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D86" w:rsidRPr="0017582C" w:rsidRDefault="00887C9C" w:rsidP="00E61835">
      <w:pPr>
        <w:pStyle w:val="Standard"/>
        <w:contextualSpacing/>
        <w:jc w:val="both"/>
        <w:rPr>
          <w:rFonts w:cs="Times New Roman"/>
          <w:b/>
          <w:sz w:val="28"/>
          <w:szCs w:val="28"/>
        </w:rPr>
      </w:pPr>
      <w:r w:rsidRPr="0017582C">
        <w:rPr>
          <w:rFonts w:cs="Times New Roman"/>
          <w:b/>
          <w:sz w:val="28"/>
          <w:szCs w:val="28"/>
        </w:rPr>
        <w:t xml:space="preserve">   </w:t>
      </w:r>
    </w:p>
    <w:p w:rsidR="00C66D86" w:rsidRPr="0017582C" w:rsidRDefault="00887C9C" w:rsidP="00E61835">
      <w:pPr>
        <w:pStyle w:val="Standard"/>
        <w:contextualSpacing/>
        <w:jc w:val="both"/>
        <w:rPr>
          <w:rFonts w:cs="Times New Roman"/>
          <w:b/>
          <w:sz w:val="28"/>
          <w:szCs w:val="28"/>
        </w:rPr>
      </w:pPr>
      <w:r w:rsidRPr="0017582C">
        <w:rPr>
          <w:rFonts w:cs="Times New Roman"/>
          <w:b/>
          <w:sz w:val="28"/>
          <w:szCs w:val="28"/>
        </w:rPr>
        <w:t xml:space="preserve"> </w:t>
      </w: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887C9C" w:rsidP="00E61835">
      <w:pPr>
        <w:pStyle w:val="Standard"/>
        <w:contextualSpacing/>
        <w:jc w:val="both"/>
        <w:rPr>
          <w:rFonts w:cs="Times New Roman"/>
          <w:b/>
          <w:sz w:val="28"/>
          <w:szCs w:val="28"/>
          <w:lang w:val="kk-KZ"/>
        </w:rPr>
      </w:pPr>
      <w:r w:rsidRPr="0017582C">
        <w:rPr>
          <w:rFonts w:cs="Times New Roman"/>
          <w:b/>
          <w:sz w:val="28"/>
          <w:szCs w:val="28"/>
          <w:lang w:val="kk-KZ"/>
        </w:rPr>
        <w:t xml:space="preserve">                                                   </w:t>
      </w:r>
    </w:p>
    <w:p w:rsidR="00E14261" w:rsidRPr="0017582C" w:rsidRDefault="00887C9C" w:rsidP="00E61835">
      <w:pPr>
        <w:pStyle w:val="Standard"/>
        <w:contextualSpacing/>
        <w:jc w:val="both"/>
        <w:rPr>
          <w:rFonts w:cs="Times New Roman"/>
          <w:b/>
          <w:sz w:val="28"/>
          <w:szCs w:val="28"/>
          <w:lang w:val="kk-KZ"/>
        </w:rPr>
      </w:pPr>
      <w:r w:rsidRPr="0017582C">
        <w:rPr>
          <w:rFonts w:cs="Times New Roman"/>
          <w:b/>
          <w:sz w:val="28"/>
          <w:szCs w:val="28"/>
          <w:lang w:val="kk-KZ"/>
        </w:rPr>
        <w:t xml:space="preserve">                                      </w:t>
      </w:r>
    </w:p>
    <w:p w:rsidR="00E14261" w:rsidRPr="0017582C" w:rsidRDefault="00E14261" w:rsidP="00E61835">
      <w:pPr>
        <w:pStyle w:val="Standard"/>
        <w:contextualSpacing/>
        <w:jc w:val="both"/>
        <w:rPr>
          <w:rFonts w:cs="Times New Roman"/>
          <w:b/>
          <w:sz w:val="28"/>
          <w:szCs w:val="28"/>
          <w:lang w:val="kk-KZ"/>
        </w:rPr>
      </w:pPr>
    </w:p>
    <w:p w:rsidR="00E14261" w:rsidRPr="0017582C" w:rsidRDefault="00E14261" w:rsidP="00E61835">
      <w:pPr>
        <w:pStyle w:val="Standard"/>
        <w:contextualSpacing/>
        <w:jc w:val="both"/>
        <w:rPr>
          <w:rFonts w:cs="Times New Roman"/>
          <w:b/>
          <w:sz w:val="28"/>
          <w:szCs w:val="28"/>
          <w:lang w:val="kk-KZ"/>
        </w:rPr>
      </w:pPr>
    </w:p>
    <w:p w:rsidR="00C66D86" w:rsidRPr="0017582C" w:rsidRDefault="00887C9C" w:rsidP="00E61835">
      <w:pPr>
        <w:pStyle w:val="Standard"/>
        <w:contextualSpacing/>
        <w:jc w:val="center"/>
        <w:rPr>
          <w:rFonts w:cs="Times New Roman"/>
          <w:sz w:val="52"/>
          <w:szCs w:val="52"/>
          <w:lang w:val="kk-KZ"/>
        </w:rPr>
      </w:pPr>
      <w:r w:rsidRPr="0017582C">
        <w:rPr>
          <w:rFonts w:cs="Times New Roman"/>
          <w:b/>
          <w:sz w:val="52"/>
          <w:szCs w:val="52"/>
          <w:lang w:val="kk-KZ"/>
        </w:rPr>
        <w:t>Дәріс кешені</w:t>
      </w:r>
    </w:p>
    <w:p w:rsidR="00C66D86" w:rsidRPr="0017582C" w:rsidRDefault="00C66D86" w:rsidP="00E61835">
      <w:pPr>
        <w:pStyle w:val="Standard"/>
        <w:contextualSpacing/>
        <w:jc w:val="center"/>
        <w:rPr>
          <w:rFonts w:cs="Times New Roman"/>
          <w:b/>
          <w:sz w:val="52"/>
          <w:szCs w:val="52"/>
          <w:lang w:val="kk-KZ"/>
        </w:rPr>
      </w:pPr>
    </w:p>
    <w:p w:rsidR="00C66D86" w:rsidRPr="0017582C" w:rsidRDefault="00C66D86" w:rsidP="00E61835">
      <w:pPr>
        <w:pStyle w:val="Standard"/>
        <w:contextualSpacing/>
        <w:jc w:val="center"/>
        <w:rPr>
          <w:rFonts w:cs="Times New Roman"/>
          <w:b/>
          <w:sz w:val="52"/>
          <w:szCs w:val="52"/>
          <w:lang w:val="kk-KZ"/>
        </w:rPr>
      </w:pPr>
    </w:p>
    <w:p w:rsidR="00C66D86" w:rsidRPr="0017582C" w:rsidRDefault="00C66D86" w:rsidP="00E61835">
      <w:pPr>
        <w:pStyle w:val="Standard"/>
        <w:contextualSpacing/>
        <w:jc w:val="center"/>
        <w:rPr>
          <w:rFonts w:cs="Times New Roman"/>
          <w:b/>
          <w:sz w:val="52"/>
          <w:szCs w:val="52"/>
          <w:lang w:val="kk-KZ"/>
        </w:rPr>
      </w:pPr>
    </w:p>
    <w:p w:rsidR="00C66D86" w:rsidRPr="0017582C" w:rsidRDefault="00887C9C" w:rsidP="00E61835">
      <w:pPr>
        <w:pStyle w:val="Standard"/>
        <w:contextualSpacing/>
        <w:jc w:val="center"/>
        <w:rPr>
          <w:rFonts w:cs="Times New Roman"/>
          <w:sz w:val="52"/>
          <w:szCs w:val="52"/>
          <w:lang w:val="kk-KZ"/>
        </w:rPr>
      </w:pPr>
      <w:r w:rsidRPr="0017582C">
        <w:rPr>
          <w:rFonts w:cs="Times New Roman"/>
          <w:b/>
          <w:sz w:val="52"/>
          <w:szCs w:val="52"/>
          <w:lang w:val="kk-KZ"/>
        </w:rPr>
        <w:t>Жастар саясаты</w:t>
      </w:r>
    </w:p>
    <w:p w:rsidR="00C66D86" w:rsidRPr="0017582C" w:rsidRDefault="00C66D86" w:rsidP="00E61835">
      <w:pPr>
        <w:pStyle w:val="Standard"/>
        <w:contextualSpacing/>
        <w:jc w:val="center"/>
        <w:rPr>
          <w:rFonts w:cs="Times New Roman"/>
          <w:b/>
          <w:sz w:val="52"/>
          <w:szCs w:val="52"/>
          <w:lang w:val="kk-KZ"/>
        </w:rPr>
      </w:pPr>
    </w:p>
    <w:p w:rsidR="00C66D86" w:rsidRPr="0017582C" w:rsidRDefault="00C66D86" w:rsidP="00E61835">
      <w:pPr>
        <w:pStyle w:val="Standard"/>
        <w:contextualSpacing/>
        <w:jc w:val="center"/>
        <w:rPr>
          <w:rFonts w:cs="Times New Roman"/>
          <w:b/>
          <w:sz w:val="52"/>
          <w:szCs w:val="52"/>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887C9C" w:rsidP="00E61835">
      <w:pPr>
        <w:pStyle w:val="Standard"/>
        <w:contextualSpacing/>
        <w:jc w:val="both"/>
        <w:rPr>
          <w:rFonts w:cs="Times New Roman"/>
          <w:sz w:val="28"/>
          <w:szCs w:val="28"/>
          <w:lang w:val="kk-KZ"/>
        </w:rPr>
      </w:pPr>
      <w:r w:rsidRPr="0017582C">
        <w:rPr>
          <w:rFonts w:cs="Times New Roman"/>
          <w:b/>
          <w:sz w:val="28"/>
          <w:szCs w:val="28"/>
          <w:lang w:val="kk-KZ"/>
        </w:rPr>
        <w:lastRenderedPageBreak/>
        <w:t xml:space="preserve">Дәріс 1. </w:t>
      </w:r>
      <w:r w:rsidR="002577BC" w:rsidRPr="0017582C">
        <w:rPr>
          <w:rFonts w:cs="Times New Roman"/>
          <w:b/>
          <w:sz w:val="28"/>
          <w:szCs w:val="28"/>
          <w:lang w:val="kk-KZ"/>
        </w:rPr>
        <w:t xml:space="preserve"> </w:t>
      </w:r>
      <w:r w:rsidRPr="0017582C">
        <w:rPr>
          <w:rFonts w:cs="Times New Roman"/>
          <w:b/>
          <w:sz w:val="28"/>
          <w:szCs w:val="28"/>
          <w:lang w:val="kk-KZ"/>
        </w:rPr>
        <w:t>Жастар арнайы  әлеуметтік топ ретінде</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 xml:space="preserve">                                                                                                                          </w:t>
      </w:r>
      <w:r w:rsidRPr="0017582C">
        <w:rPr>
          <w:rFonts w:cs="Times New Roman"/>
          <w:b/>
          <w:bCs/>
          <w:sz w:val="28"/>
          <w:szCs w:val="28"/>
          <w:lang w:val="kk-KZ"/>
        </w:rPr>
        <w:t>Мақсаты:</w:t>
      </w:r>
      <w:r w:rsidRPr="0017582C">
        <w:rPr>
          <w:rFonts w:cs="Times New Roman"/>
          <w:sz w:val="28"/>
          <w:szCs w:val="28"/>
          <w:lang w:val="kk-KZ"/>
        </w:rPr>
        <w:t xml:space="preserve"> Жастардың әлеуметтік топ ретіндегі арнайы сипаттамасы мен ерекшеліктері. «Жастар»түсінігінің анықтамасы.  Жастардың көпөлшемділігі: стратификациондық тәсілдеме, мәселелік, институалды – функционалдық, аксеологиялық, жиынтықтық.           Қазақстанда Жастар саясаты туралы заң  бойынша жастар қатарына кіретін жас аралығы, елімізде жастар жалпы халықтың  пайызын құрайтынтығың анықтау және бұл мәселенің маныздылығын түсіну</w:t>
      </w:r>
    </w:p>
    <w:p w:rsidR="00C66D86" w:rsidRPr="0017582C" w:rsidRDefault="00887C9C" w:rsidP="00E61835">
      <w:pPr>
        <w:pStyle w:val="Standard"/>
        <w:contextualSpacing/>
        <w:jc w:val="both"/>
        <w:rPr>
          <w:rFonts w:cs="Times New Roman"/>
          <w:b/>
          <w:sz w:val="28"/>
          <w:szCs w:val="28"/>
          <w:lang w:val="kk-KZ"/>
        </w:rPr>
      </w:pPr>
      <w:r w:rsidRPr="0017582C">
        <w:rPr>
          <w:rFonts w:cs="Times New Roman"/>
          <w:b/>
          <w:sz w:val="28"/>
          <w:szCs w:val="28"/>
          <w:lang w:val="kk-KZ"/>
        </w:rPr>
        <w:t xml:space="preserve">           </w:t>
      </w:r>
    </w:p>
    <w:p w:rsidR="00C66D86" w:rsidRPr="0017582C" w:rsidRDefault="00887C9C" w:rsidP="00E61835">
      <w:pPr>
        <w:pStyle w:val="Standard"/>
        <w:contextualSpacing/>
        <w:jc w:val="center"/>
        <w:rPr>
          <w:rFonts w:cs="Times New Roman"/>
          <w:b/>
          <w:sz w:val="28"/>
          <w:szCs w:val="28"/>
          <w:lang w:val="kk-KZ"/>
        </w:rPr>
      </w:pPr>
      <w:r w:rsidRPr="0017582C">
        <w:rPr>
          <w:rFonts w:cs="Times New Roman"/>
          <w:b/>
          <w:sz w:val="28"/>
          <w:szCs w:val="28"/>
          <w:lang w:val="kk-KZ"/>
        </w:rPr>
        <w:t>Жоспар</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1. «Мемлекеттік жастар саясатының»  түсінігі</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2.</w:t>
      </w:r>
      <w:r w:rsidRPr="0017582C">
        <w:rPr>
          <w:rFonts w:cs="Times New Roman"/>
          <w:b/>
          <w:sz w:val="28"/>
          <w:szCs w:val="28"/>
          <w:lang w:val="kk-KZ"/>
        </w:rPr>
        <w:t xml:space="preserve"> </w:t>
      </w:r>
      <w:r w:rsidRPr="0017582C">
        <w:rPr>
          <w:rFonts w:cs="Times New Roman"/>
          <w:sz w:val="28"/>
          <w:szCs w:val="28"/>
          <w:lang w:val="kk-KZ"/>
        </w:rPr>
        <w:t>«Жастар» деген терминның анықтамасы мен сипаттамасы</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3.  ҚР жастар</w:t>
      </w:r>
      <w:r w:rsidR="00FA4EA5">
        <w:rPr>
          <w:rFonts w:cs="Times New Roman"/>
          <w:sz w:val="28"/>
          <w:szCs w:val="28"/>
          <w:lang w:val="kk-KZ"/>
        </w:rPr>
        <w:t>ының</w:t>
      </w:r>
      <w:r w:rsidRPr="0017582C">
        <w:rPr>
          <w:rFonts w:cs="Times New Roman"/>
          <w:sz w:val="28"/>
          <w:szCs w:val="28"/>
          <w:lang w:val="kk-KZ"/>
        </w:rPr>
        <w:t xml:space="preserve"> құқықтық жағдайының ерекшеліктері</w:t>
      </w:r>
    </w:p>
    <w:p w:rsidR="00C66D86" w:rsidRPr="0017582C" w:rsidRDefault="00C66D86" w:rsidP="00E61835">
      <w:pPr>
        <w:pStyle w:val="Standard"/>
        <w:contextualSpacing/>
        <w:jc w:val="both"/>
        <w:rPr>
          <w:rFonts w:cs="Times New Roman"/>
          <w:sz w:val="28"/>
          <w:szCs w:val="28"/>
          <w:lang w:val="kk-KZ"/>
        </w:rPr>
      </w:pPr>
    </w:p>
    <w:p w:rsidR="00C66D86" w:rsidRPr="0017582C" w:rsidRDefault="00887C9C" w:rsidP="00E61835">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Жастар саясатының басымдықтары Қазақстан Республикасының Президентi Елбасы Н.Ә. Назарбаев бастама жасаған «Қазақстан–2050» стратегиясының түйiндi мақсаттарының бiрi болып табылады.</w:t>
      </w:r>
    </w:p>
    <w:p w:rsidR="00C66D86" w:rsidRPr="0017582C" w:rsidRDefault="00887C9C" w:rsidP="00E61835">
      <w:pPr>
        <w:pStyle w:val="Textbody"/>
        <w:widowControl/>
        <w:spacing w:after="150"/>
        <w:contextualSpacing/>
        <w:jc w:val="both"/>
        <w:rPr>
          <w:rFonts w:cs="Times New Roman"/>
          <w:sz w:val="28"/>
          <w:szCs w:val="28"/>
          <w:lang w:val="kk-KZ"/>
        </w:rPr>
      </w:pPr>
      <w:r w:rsidRPr="0017582C">
        <w:rPr>
          <w:rFonts w:cs="Times New Roman"/>
          <w:sz w:val="28"/>
          <w:szCs w:val="28"/>
          <w:lang w:val="kk-KZ"/>
        </w:rPr>
        <w:t>Бүгiнде елiмiз өзiнiң алдына әлеуметтiк жаңғыру, үдемелi инновациялық индустрияландыру және экономикалық ықпалдасу бойынша жаңа ауқымды мiндеттер қояды. Тәуелсiздiктiң 20 жылындағы жетiстiктердi бекiте отырып, Қазақстан XXI ғасырдың үшiншi он жылдығында әлемнiң дамыған 30 мемлекетiнiң қатарына кiруге ниет бiлдiредi.</w:t>
      </w:r>
    </w:p>
    <w:p w:rsidR="00C66D86" w:rsidRPr="0017582C" w:rsidRDefault="00887C9C" w:rsidP="00E61835">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Бұл жағдайларда аға буынның жасампаз iстерiн жалғастыруға, ұлттық бәсекелестiкке қабiлеттiлiктiң деңгейiн одан әрi жоғарылатуға, Қазақстанның XXI ғасырда гүлденуi мен әлемдiк танылуын қамтамасыз етуге тиiс жастарға үлкен үмiт пен жауапкершiлiк жүктеледi.</w:t>
      </w:r>
    </w:p>
    <w:p w:rsidR="00C66D86" w:rsidRPr="0017582C" w:rsidRDefault="00887C9C" w:rsidP="00E61835">
      <w:pPr>
        <w:pStyle w:val="Textbody"/>
        <w:widowControl/>
        <w:spacing w:after="150"/>
        <w:contextualSpacing/>
        <w:jc w:val="both"/>
        <w:rPr>
          <w:rFonts w:cs="Times New Roman"/>
          <w:sz w:val="28"/>
          <w:szCs w:val="28"/>
          <w:lang w:val="kk-KZ"/>
        </w:rPr>
      </w:pPr>
      <w:r w:rsidRPr="0017582C">
        <w:rPr>
          <w:rFonts w:cs="Times New Roman"/>
          <w:sz w:val="28"/>
          <w:szCs w:val="28"/>
          <w:lang w:val="kk-KZ"/>
        </w:rPr>
        <w:t>Мұндай миссия кәсiптiк бiлiмi, денi сау әрi адамгершiлiгi мол, бәсекеге қабiлеттi, патриот және әлеуметтiк тұрғыдан жауапты жастардың ғана қолынан келедi. Осыған байланысты мемлекеттiң басым мiндетi мемлекеттiк жастар саясатын уақыт талаптарына сай бейiмдеу арқылы жастарды Қазақстанның бәсекеге қабiлеттiлiгiнiң маңызды факторына айналдыру.</w:t>
      </w:r>
    </w:p>
    <w:p w:rsidR="00C66D86" w:rsidRPr="0017582C" w:rsidRDefault="00887C9C" w:rsidP="00E61835">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Тәуелсiздiктiң алғашқы жылдарынан бастап жас ұрпақтың ойдағыдай әлеуметтенуi мемлекет назарында болды және қала бередi.</w:t>
      </w:r>
    </w:p>
    <w:p w:rsidR="00C66D86" w:rsidRPr="0017582C" w:rsidRDefault="00887C9C" w:rsidP="00E61835">
      <w:pPr>
        <w:pStyle w:val="Textbody"/>
        <w:widowControl/>
        <w:spacing w:after="150"/>
        <w:ind w:firstLine="706"/>
        <w:contextualSpacing/>
        <w:jc w:val="both"/>
        <w:rPr>
          <w:rFonts w:cs="Times New Roman"/>
          <w:sz w:val="28"/>
          <w:szCs w:val="28"/>
        </w:rPr>
      </w:pPr>
      <w:r w:rsidRPr="0017582C">
        <w:rPr>
          <w:rFonts w:cs="Times New Roman"/>
          <w:sz w:val="28"/>
          <w:szCs w:val="28"/>
        </w:rPr>
        <w:t>1994 жылы Қазақстан Бала құқықтары туралы конвенцияны ратификациялады. Қазақстан Республикасы Президент</w:t>
      </w:r>
      <w:proofErr w:type="gramStart"/>
      <w:r w:rsidRPr="0017582C">
        <w:rPr>
          <w:rFonts w:cs="Times New Roman"/>
          <w:sz w:val="28"/>
          <w:szCs w:val="28"/>
        </w:rPr>
        <w:t>i</w:t>
      </w:r>
      <w:proofErr w:type="gramEnd"/>
      <w:r w:rsidRPr="0017582C">
        <w:rPr>
          <w:rFonts w:cs="Times New Roman"/>
          <w:sz w:val="28"/>
          <w:szCs w:val="28"/>
        </w:rPr>
        <w:t xml:space="preserve">нiң 1999 жылғы 28 тамыздағы өкiмiмен Қазақстан Республикасындағы мемлекеттiк жастар саясатының тұжырымдамасы мақұлданды. Кейiннен аталған құжатты Үкiмет қабылдаған соң 2001 жылдан бастап бiрқатар бағдарламалар, оның iшiнде «Қазақстан жастары», «Жастар саясатының 2003–2004 </w:t>
      </w:r>
      <w:proofErr w:type="gramStart"/>
      <w:r w:rsidRPr="0017582C">
        <w:rPr>
          <w:rFonts w:cs="Times New Roman"/>
          <w:sz w:val="28"/>
          <w:szCs w:val="28"/>
        </w:rPr>
        <w:t>жылдар</w:t>
      </w:r>
      <w:proofErr w:type="gramEnd"/>
      <w:r w:rsidRPr="0017582C">
        <w:rPr>
          <w:rFonts w:cs="Times New Roman"/>
          <w:sz w:val="28"/>
          <w:szCs w:val="28"/>
        </w:rPr>
        <w:t>ға арналған бағдарламасы», «Жастар саясатының 2005–2007 жылдарға арналған бағдарламасы», сондай-ақ Қазақстан Республикасының азаматтарын патриоттық тәрбиелеудiң 2006–2008 жылдарға арналған бағдарламасы iске асырылды.</w:t>
      </w:r>
    </w:p>
    <w:p w:rsidR="00C66D86" w:rsidRPr="0017582C" w:rsidRDefault="00887C9C" w:rsidP="00E61835">
      <w:pPr>
        <w:pStyle w:val="Textbody"/>
        <w:widowControl/>
        <w:spacing w:after="150"/>
        <w:ind w:firstLine="706"/>
        <w:contextualSpacing/>
        <w:jc w:val="both"/>
        <w:rPr>
          <w:rFonts w:cs="Times New Roman"/>
          <w:sz w:val="28"/>
          <w:szCs w:val="28"/>
        </w:rPr>
      </w:pPr>
      <w:r w:rsidRPr="0017582C">
        <w:rPr>
          <w:rFonts w:cs="Times New Roman"/>
          <w:sz w:val="28"/>
          <w:szCs w:val="28"/>
        </w:rPr>
        <w:lastRenderedPageBreak/>
        <w:t xml:space="preserve">Аталған бағдарламалардың бәрi жастардың бiлiм, еңбек және жұмыспен қамту, денсаулық сақтау саласындағы әлеуметтiк құқықтарын қамтамасыз етуге, шығармашылық әлеуетiн дамытуға, жастарды ауқымды әлеуметтендiру және патриотизм құндылықтарын қалыптастыру үшiн жағдай </w:t>
      </w:r>
      <w:proofErr w:type="gramStart"/>
      <w:r w:rsidRPr="0017582C">
        <w:rPr>
          <w:rFonts w:cs="Times New Roman"/>
          <w:sz w:val="28"/>
          <w:szCs w:val="28"/>
        </w:rPr>
        <w:t>жасау</w:t>
      </w:r>
      <w:proofErr w:type="gramEnd"/>
      <w:r w:rsidRPr="0017582C">
        <w:rPr>
          <w:rFonts w:cs="Times New Roman"/>
          <w:sz w:val="28"/>
          <w:szCs w:val="28"/>
        </w:rPr>
        <w:t>ға бағытталған.</w:t>
      </w:r>
    </w:p>
    <w:p w:rsidR="00C66D86" w:rsidRPr="0017582C" w:rsidRDefault="00887C9C" w:rsidP="00E61835">
      <w:pPr>
        <w:pStyle w:val="Textbody"/>
        <w:widowControl/>
        <w:spacing w:after="150"/>
        <w:contextualSpacing/>
        <w:jc w:val="both"/>
        <w:rPr>
          <w:rFonts w:cs="Times New Roman"/>
          <w:sz w:val="28"/>
          <w:szCs w:val="28"/>
        </w:rPr>
      </w:pPr>
      <w:r w:rsidRPr="0017582C">
        <w:rPr>
          <w:rFonts w:cs="Times New Roman"/>
          <w:sz w:val="28"/>
          <w:szCs w:val="28"/>
        </w:rPr>
        <w:t>«Қазақстан Республикасындағы мемлекеттiк жастар саясаты туралы» 2004 жылғы 7 шiлдедегi Қазақстан Республикасы</w:t>
      </w:r>
      <w:proofErr w:type="gramStart"/>
      <w:r w:rsidRPr="0017582C">
        <w:rPr>
          <w:rFonts w:cs="Times New Roman"/>
          <w:sz w:val="28"/>
          <w:szCs w:val="28"/>
        </w:rPr>
        <w:t xml:space="preserve"> З</w:t>
      </w:r>
      <w:proofErr w:type="gramEnd"/>
      <w:r w:rsidRPr="0017582C">
        <w:rPr>
          <w:rFonts w:cs="Times New Roman"/>
          <w:sz w:val="28"/>
          <w:szCs w:val="28"/>
        </w:rPr>
        <w:t>аңының қабылдануы жастар саясатын одан әрi iске асырудың институционалдық негiзiне айналды. 2010 жылдан бастап жастар саясаты Бiлiм берудi дамытудың 2011–2020 жылдарға арналған мемлекеттiк бағдарламасының шеңберiнде iске асырылуда.</w:t>
      </w:r>
    </w:p>
    <w:p w:rsidR="00C66D86" w:rsidRPr="0017582C" w:rsidRDefault="00887C9C" w:rsidP="00E61835">
      <w:pPr>
        <w:pStyle w:val="Textbody"/>
        <w:widowControl/>
        <w:spacing w:after="150"/>
        <w:ind w:firstLine="706"/>
        <w:contextualSpacing/>
        <w:jc w:val="both"/>
        <w:rPr>
          <w:rFonts w:cs="Times New Roman"/>
          <w:sz w:val="28"/>
          <w:szCs w:val="28"/>
        </w:rPr>
      </w:pPr>
      <w:r w:rsidRPr="0017582C">
        <w:rPr>
          <w:rFonts w:cs="Times New Roman"/>
          <w:sz w:val="28"/>
          <w:szCs w:val="28"/>
        </w:rPr>
        <w:t>2008 жылы «Нұр-Отан» халықты</w:t>
      </w:r>
      <w:proofErr w:type="gramStart"/>
      <w:r w:rsidRPr="0017582C">
        <w:rPr>
          <w:rFonts w:cs="Times New Roman"/>
          <w:sz w:val="28"/>
          <w:szCs w:val="28"/>
        </w:rPr>
        <w:t>қ-</w:t>
      </w:r>
      <w:proofErr w:type="gramEnd"/>
      <w:r w:rsidRPr="0017582C">
        <w:rPr>
          <w:rFonts w:cs="Times New Roman"/>
          <w:sz w:val="28"/>
          <w:szCs w:val="28"/>
        </w:rPr>
        <w:t>демок</w:t>
      </w:r>
      <w:r w:rsidR="004019E2">
        <w:rPr>
          <w:rFonts w:cs="Times New Roman"/>
          <w:sz w:val="28"/>
          <w:szCs w:val="28"/>
        </w:rPr>
        <w:t xml:space="preserve">ратиялық партиясының (бұдан әрi </w:t>
      </w:r>
      <w:r w:rsidRPr="0017582C">
        <w:rPr>
          <w:rFonts w:cs="Times New Roman"/>
          <w:sz w:val="28"/>
          <w:szCs w:val="28"/>
        </w:rPr>
        <w:t>— «Нұр-Отан» ХДП) «Жас Отан» Жастар қанаты I съезiнiң қорытындысы бойынша Қазақстан Республикасы Президентiнiң жанынан Жастар саясаты жөнiндегi кеңес құрылды.</w:t>
      </w:r>
    </w:p>
    <w:p w:rsidR="00C66D86" w:rsidRPr="0017582C" w:rsidRDefault="00887C9C" w:rsidP="00E61835">
      <w:pPr>
        <w:pStyle w:val="Textbody"/>
        <w:widowControl/>
        <w:spacing w:after="150"/>
        <w:ind w:firstLine="706"/>
        <w:contextualSpacing/>
        <w:jc w:val="both"/>
        <w:rPr>
          <w:rFonts w:cs="Times New Roman"/>
          <w:sz w:val="28"/>
          <w:szCs w:val="28"/>
        </w:rPr>
      </w:pPr>
      <w:r w:rsidRPr="0017582C">
        <w:rPr>
          <w:rFonts w:cs="Times New Roman"/>
          <w:sz w:val="28"/>
          <w:szCs w:val="28"/>
        </w:rPr>
        <w:t>Мемлекетт</w:t>
      </w:r>
      <w:proofErr w:type="gramStart"/>
      <w:r w:rsidRPr="0017582C">
        <w:rPr>
          <w:rFonts w:cs="Times New Roman"/>
          <w:sz w:val="28"/>
          <w:szCs w:val="28"/>
        </w:rPr>
        <w:t>i</w:t>
      </w:r>
      <w:proofErr w:type="gramEnd"/>
      <w:r w:rsidRPr="0017582C">
        <w:rPr>
          <w:rFonts w:cs="Times New Roman"/>
          <w:sz w:val="28"/>
          <w:szCs w:val="28"/>
        </w:rPr>
        <w:t>к әлеуметтiк тапсырыс шеңберiнде жастар ұйымдарының бастамаларын қолдау мемлекеттiк жастар саясатының басым бағыттарының бiрi болып табылды, өткен 7 жылда оның көлемi 10 еседен астам өстi.</w:t>
      </w:r>
    </w:p>
    <w:p w:rsidR="00C66D86" w:rsidRPr="0017582C" w:rsidRDefault="00887C9C" w:rsidP="00E61835">
      <w:pPr>
        <w:pStyle w:val="Textbody"/>
        <w:widowControl/>
        <w:spacing w:after="150"/>
        <w:contextualSpacing/>
        <w:jc w:val="both"/>
        <w:rPr>
          <w:rFonts w:cs="Times New Roman"/>
          <w:sz w:val="28"/>
          <w:szCs w:val="28"/>
        </w:rPr>
      </w:pPr>
      <w:r w:rsidRPr="0017582C">
        <w:rPr>
          <w:rFonts w:cs="Times New Roman"/>
          <w:sz w:val="28"/>
          <w:szCs w:val="28"/>
        </w:rPr>
        <w:t>Бiлiм және ғылым министрлiгiнiң құрылымынан Жастар iсi комитетi мен Астана, Алматы қалаларының және облыстардың жастар саясаты мәселелерi бойынша басқармаларының құрылуы мемлекет пен жастардың өзара i</w:t>
      </w:r>
      <w:proofErr w:type="gramStart"/>
      <w:r w:rsidRPr="0017582C">
        <w:rPr>
          <w:rFonts w:cs="Times New Roman"/>
          <w:sz w:val="28"/>
          <w:szCs w:val="28"/>
        </w:rPr>
        <w:t>с-</w:t>
      </w:r>
      <w:proofErr w:type="gramEnd"/>
      <w:r w:rsidRPr="0017582C">
        <w:rPr>
          <w:rFonts w:cs="Times New Roman"/>
          <w:sz w:val="28"/>
          <w:szCs w:val="28"/>
        </w:rPr>
        <w:t>қимыл жасау процестерiн жетiлдiрудiң келесi кезеңiне айналды.</w:t>
      </w:r>
    </w:p>
    <w:p w:rsidR="00E61835" w:rsidRPr="0017582C" w:rsidRDefault="00887C9C" w:rsidP="00E61835">
      <w:pPr>
        <w:pStyle w:val="Textbody"/>
        <w:widowControl/>
        <w:spacing w:after="150"/>
        <w:ind w:firstLine="706"/>
        <w:contextualSpacing/>
        <w:jc w:val="both"/>
        <w:rPr>
          <w:rFonts w:cs="Times New Roman"/>
          <w:sz w:val="28"/>
          <w:szCs w:val="28"/>
        </w:rPr>
      </w:pPr>
      <w:r w:rsidRPr="0017582C">
        <w:rPr>
          <w:rFonts w:cs="Times New Roman"/>
          <w:sz w:val="28"/>
          <w:szCs w:val="28"/>
        </w:rPr>
        <w:t>Жалпы алғанда, қазiргi уақытта әлеуметтiк-экономикалық жағдайларды жақсартуға, болашақ ұрпақтың қалыптасуы мен жан-жақты дамуына тек арнайы жастар бағдарламалары ғана емес, бүгiнде елiмiзде iске асырылып жатқан бiлiм берудi, денсаулық сақтауды, тiлдердi дамытудың, үдемелi индустриялы</w:t>
      </w:r>
      <w:proofErr w:type="gramStart"/>
      <w:r w:rsidRPr="0017582C">
        <w:rPr>
          <w:rFonts w:cs="Times New Roman"/>
          <w:sz w:val="28"/>
          <w:szCs w:val="28"/>
        </w:rPr>
        <w:t>қ-</w:t>
      </w:r>
      <w:proofErr w:type="gramEnd"/>
      <w:r w:rsidRPr="0017582C">
        <w:rPr>
          <w:rFonts w:cs="Times New Roman"/>
          <w:sz w:val="28"/>
          <w:szCs w:val="28"/>
        </w:rPr>
        <w:t xml:space="preserve">инновациялық дамудың ауқымды мемлекеттiк бағдарламалары </w:t>
      </w:r>
      <w:r w:rsidRPr="0017582C">
        <w:rPr>
          <w:rFonts w:cs="Times New Roman"/>
          <w:sz w:val="28"/>
          <w:szCs w:val="28"/>
          <w:lang w:val="kk-KZ"/>
        </w:rPr>
        <w:t>бағытталған</w:t>
      </w:r>
      <w:r w:rsidRPr="0017582C">
        <w:rPr>
          <w:rFonts w:cs="Times New Roman"/>
          <w:sz w:val="28"/>
          <w:szCs w:val="28"/>
        </w:rPr>
        <w:t>.</w:t>
      </w:r>
    </w:p>
    <w:p w:rsidR="00C66D86" w:rsidRPr="0017582C" w:rsidRDefault="00887C9C" w:rsidP="00E61835">
      <w:pPr>
        <w:pStyle w:val="Textbody"/>
        <w:widowControl/>
        <w:spacing w:after="150"/>
        <w:ind w:firstLine="706"/>
        <w:contextualSpacing/>
        <w:jc w:val="both"/>
        <w:rPr>
          <w:rFonts w:cs="Times New Roman"/>
          <w:sz w:val="28"/>
          <w:szCs w:val="28"/>
        </w:rPr>
      </w:pPr>
      <w:r w:rsidRPr="0017582C">
        <w:rPr>
          <w:rFonts w:cs="Times New Roman"/>
          <w:sz w:val="28"/>
          <w:szCs w:val="28"/>
          <w:lang w:val="kk-KZ"/>
        </w:rPr>
        <w:t>Қазақстандықтар – жасампаз және жас ұлт: республиканың әрбір екінші тұрғыны 30 жасқа толмаған жастар.</w:t>
      </w:r>
    </w:p>
    <w:p w:rsidR="00E61835" w:rsidRPr="0017582C" w:rsidRDefault="00887C9C" w:rsidP="00E61835">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Қазақстанда жастар жалпы халықтың 30 пайызын құрайды. Жастар саясаты туралы заң бойынша жастар- 14-29 жас аралығын қамтиды. Жастар саясатына берілген анықтама -мемлекет жүзеге асыратын және жастарды қолдауға бағытталған әлеуметтiк-экономикалық, саяси, ұйымдастырушылық және құқықтық шаралар жүйесi қызметінің аясы.</w:t>
      </w:r>
    </w:p>
    <w:p w:rsidR="00E61835" w:rsidRPr="0017582C" w:rsidRDefault="00887C9C" w:rsidP="00E61835">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Бүгінгі күні жастар мәселесіне көп көңіл бөлу қажеттігі жалпы мемлекет басымдылықтарының бірі ретінде қарастырылып отыр. Жастар - жас қуаттың, еңбек көзінің, идеялар мен тың ұстанымдардың бастамашысы, қоғамдағы қозғаушы күш және халықтың ең белсенді тобы. Сондықтан да жастар мәселесі – елдің болашағы</w:t>
      </w:r>
      <w:r w:rsidRPr="0017582C">
        <w:rPr>
          <w:rFonts w:cs="Times New Roman"/>
          <w:b/>
          <w:bCs/>
          <w:sz w:val="28"/>
          <w:szCs w:val="28"/>
          <w:lang w:val="kk-KZ"/>
        </w:rPr>
        <w:t xml:space="preserve"> </w:t>
      </w:r>
      <w:r w:rsidRPr="0017582C">
        <w:rPr>
          <w:rFonts w:cs="Times New Roman"/>
          <w:sz w:val="28"/>
          <w:szCs w:val="28"/>
          <w:lang w:val="kk-KZ"/>
        </w:rPr>
        <w:t>туралы мәселе</w:t>
      </w:r>
      <w:r w:rsidRPr="0017582C">
        <w:rPr>
          <w:rFonts w:cs="Times New Roman"/>
          <w:b/>
          <w:bCs/>
          <w:sz w:val="28"/>
          <w:szCs w:val="28"/>
          <w:lang w:val="kk-KZ"/>
        </w:rPr>
        <w:t xml:space="preserve">. </w:t>
      </w:r>
      <w:r w:rsidRPr="0017582C">
        <w:rPr>
          <w:rFonts w:cs="Times New Roman"/>
          <w:sz w:val="28"/>
          <w:szCs w:val="28"/>
          <w:lang w:val="kk-KZ"/>
        </w:rPr>
        <w:t>Кез-келген ел өзінің келешегін өскелең ұрпағымен байланыстырады. Әр ұрпақтың «Жастар-болашаққа апаратын алтын көпір»,- дейді дана халқымыз. Әрбір өскелең ұрпақ жеке қабілетіне және кәсіби біліміне сай қоғамымызда өз орнын табуы қажет.пешенесіне жазылған за</w:t>
      </w:r>
      <w:r w:rsidR="00E61835" w:rsidRPr="0017582C">
        <w:rPr>
          <w:rFonts w:cs="Times New Roman"/>
          <w:sz w:val="28"/>
          <w:szCs w:val="28"/>
          <w:lang w:val="kk-KZ"/>
        </w:rPr>
        <w:t>ман ағымы, кезең тынысы болады.</w:t>
      </w:r>
      <w:r w:rsidRPr="0017582C">
        <w:rPr>
          <w:rFonts w:cs="Times New Roman"/>
          <w:sz w:val="28"/>
          <w:szCs w:val="28"/>
          <w:lang w:val="kk-KZ"/>
        </w:rPr>
        <w:t xml:space="preserve"> Жастар еліміздің әлеуметтік, эканомикалық және қоғамдық өмірдің барлық салаларына қатыстылығы жағынан алғанда, болашағы зор қоғамның маңызды бөлшегі. Қазіргі таңда жаңа көзқараспен қарайтын жалынды жастардың еліміздің жаңару үдерістеріне белсене қатысып </w:t>
      </w:r>
      <w:r w:rsidRPr="0017582C">
        <w:rPr>
          <w:rFonts w:cs="Times New Roman"/>
          <w:sz w:val="28"/>
          <w:szCs w:val="28"/>
          <w:lang w:val="kk-KZ"/>
        </w:rPr>
        <w:lastRenderedPageBreak/>
        <w:t>келеді. Еліміздің бүгінгі  жастары  жаңа жағдайда заманауи мемлекеттің жасап жатқан сындарлы саясатының арқасында алысқа қол сермеп, әлемдік деңгейдегі ұстанымды игеріп, келешектің кілтін өз қолдарына алуда.</w:t>
      </w:r>
    </w:p>
    <w:p w:rsidR="00E61835" w:rsidRPr="0017582C" w:rsidRDefault="00887C9C" w:rsidP="00E61835">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Мемлекеттік жастар саясаты Конституцияда және Қазақстан Республикасының аумағында қолданылатын өзге де нормативтік құқықтық актілерде бекітілген жас адамның, саяси, әлеуметтік-экономикалық, жеке құқықтары мен бостандықтарын толық тануға негізделеді.</w:t>
      </w:r>
    </w:p>
    <w:p w:rsidR="00E61835" w:rsidRPr="0017582C" w:rsidRDefault="00887C9C" w:rsidP="00E61835">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Заңда белгіленген тәртіптен тыс жас азаматтың қайсыбір бостандықтары мен құқықтарына шектеулер енгізуге, өзге жастағы азаматтар міндеттерімен салыстырғанда қосымша міндеттер жүктеуге жол берілмейді.</w:t>
      </w:r>
    </w:p>
    <w:p w:rsidR="00E61835" w:rsidRPr="0017582C" w:rsidRDefault="00887C9C" w:rsidP="00E61835">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 xml:space="preserve"> 18 жасқа (кәмелеттік жасқа) толмаған тұлғалар мемлекеттің айырықша қамқорлығында болуға тиіс. Бұл ретте мемлекет кәмелетке толмағандардың жастығына орай өз әрекеттеріне толыққанды баға бере алмайтындығын, мұның өзі олардың қосымша құқықтар мен заңдық жауапкершіліктер алу мүмкіндіктерін шектейтіндігін басшылыққа алады.</w:t>
      </w:r>
    </w:p>
    <w:p w:rsidR="00E61835" w:rsidRPr="0017582C" w:rsidRDefault="00887C9C" w:rsidP="00E61835">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 xml:space="preserve"> Кәмелетке толмағандардың құқықтары мен мүдделерін барынша тиімді қорғау мақсатында дамыған елдерде қолданылып жүрген ювеналдық Әділет жүйесін (мамандандырылған соттар, жасөспірімдерге арналған жазасын өтеу орындары т.б.) қалыптастыру қажет. Атқарушы билік жүйесінің барлық деңгейіндегі тиісті құрылымдар кәмелетке толмағандар арасындағы қылмыстың, бетімен кетушілік пен өзге де тәртіп бұзушылықтың алдын алу, жетім балалардың, ата-ана қамқорлығынсыз қалған балалар мен жартыкеш және сәтсіз отбасылардан шыққан балалардың құқықтары мен мүдделерін қорғау ауқымындағы кешенді шараларды үздіксіз жүзеге асырып отыруы тиіс. Ювеналдық Әділеттің қалыптасуы, жастарға арналған әлеуметтік қызмет мекемелерінің дамуы қоғам тұрақтылығын нығайтумен қатар, жастар ортасындағы түрлі шиеленісті төмендетіп, қоғамның жастар арасындағы құбылыстарға айтарлықтай белсенді ықпал етуіне мүмкіндік береді.</w:t>
      </w:r>
    </w:p>
    <w:p w:rsidR="00C66D86" w:rsidRPr="0017582C" w:rsidRDefault="00887C9C" w:rsidP="00E61835">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 xml:space="preserve"> Жастардың құқықтары мен мүдделерін қорғау қоғамдағы жалпы құқықтық мәдениетті көтеруді, жастар бойына Қазақстанның мемлекеттік дамуына негіз қалайтын идеяларға, Конституцияға, заңдарға құрмет сезімін дарытуды көздейді.</w:t>
      </w:r>
    </w:p>
    <w:p w:rsidR="00C66D86" w:rsidRPr="0017582C" w:rsidRDefault="00887C9C" w:rsidP="00E61835">
      <w:pPr>
        <w:pStyle w:val="Standard"/>
        <w:ind w:firstLine="708"/>
        <w:contextualSpacing/>
        <w:jc w:val="center"/>
        <w:rPr>
          <w:rFonts w:cs="Times New Roman"/>
          <w:b/>
          <w:sz w:val="28"/>
          <w:szCs w:val="28"/>
          <w:lang w:val="kk-KZ"/>
        </w:rPr>
      </w:pPr>
      <w:r w:rsidRPr="0017582C">
        <w:rPr>
          <w:rFonts w:cs="Times New Roman"/>
          <w:b/>
          <w:sz w:val="28"/>
          <w:szCs w:val="28"/>
          <w:lang w:val="kk-KZ"/>
        </w:rPr>
        <w:t>Бақылау сұрақтары:</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1. «Мемлекеттік жастар саясатының» түсінігі</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2.</w:t>
      </w:r>
      <w:r w:rsidRPr="0017582C">
        <w:rPr>
          <w:rFonts w:cs="Times New Roman"/>
          <w:b/>
          <w:sz w:val="28"/>
          <w:szCs w:val="28"/>
          <w:lang w:val="kk-KZ"/>
        </w:rPr>
        <w:t xml:space="preserve"> </w:t>
      </w:r>
      <w:r w:rsidRPr="0017582C">
        <w:rPr>
          <w:rFonts w:cs="Times New Roman"/>
          <w:sz w:val="28"/>
          <w:szCs w:val="28"/>
          <w:lang w:val="kk-KZ"/>
        </w:rPr>
        <w:t>«Жастар» деген терминның анықтамасы мен сипаттамасы</w:t>
      </w:r>
    </w:p>
    <w:p w:rsidR="00B53872" w:rsidRPr="0017582C" w:rsidRDefault="00FA4EA5" w:rsidP="00E61835">
      <w:pPr>
        <w:pStyle w:val="Standard"/>
        <w:contextualSpacing/>
        <w:jc w:val="both"/>
        <w:rPr>
          <w:rFonts w:cs="Times New Roman"/>
          <w:sz w:val="28"/>
          <w:szCs w:val="28"/>
          <w:lang w:val="kk-KZ"/>
        </w:rPr>
      </w:pPr>
      <w:r>
        <w:rPr>
          <w:rFonts w:cs="Times New Roman"/>
          <w:sz w:val="28"/>
          <w:szCs w:val="28"/>
          <w:lang w:val="kk-KZ"/>
        </w:rPr>
        <w:t>3. ҚР жастарын</w:t>
      </w:r>
      <w:r w:rsidR="00B53872" w:rsidRPr="0017582C">
        <w:rPr>
          <w:rFonts w:cs="Times New Roman"/>
          <w:sz w:val="28"/>
          <w:szCs w:val="28"/>
          <w:lang w:val="kk-KZ"/>
        </w:rPr>
        <w:t>ың құқықтық жағдайының ерекшеліктері</w:t>
      </w:r>
    </w:p>
    <w:p w:rsidR="00B53872" w:rsidRPr="0017582C" w:rsidRDefault="00B53872" w:rsidP="00E61835">
      <w:pPr>
        <w:pStyle w:val="Standard"/>
        <w:contextualSpacing/>
        <w:jc w:val="both"/>
        <w:rPr>
          <w:rFonts w:cs="Times New Roman"/>
          <w:sz w:val="28"/>
          <w:szCs w:val="28"/>
          <w:lang w:val="kk-KZ"/>
        </w:rPr>
      </w:pPr>
    </w:p>
    <w:p w:rsidR="00C66D86" w:rsidRPr="0017582C" w:rsidRDefault="00676E96" w:rsidP="00E61835">
      <w:pPr>
        <w:pStyle w:val="Standard"/>
        <w:ind w:firstLine="708"/>
        <w:contextualSpacing/>
        <w:jc w:val="center"/>
        <w:rPr>
          <w:rFonts w:cs="Times New Roman"/>
          <w:b/>
          <w:sz w:val="28"/>
          <w:szCs w:val="28"/>
          <w:lang w:val="kk-KZ"/>
        </w:rPr>
      </w:pPr>
      <w:r w:rsidRPr="0017582C">
        <w:rPr>
          <w:rFonts w:cs="Times New Roman"/>
          <w:b/>
          <w:sz w:val="28"/>
          <w:szCs w:val="28"/>
          <w:lang w:val="kk-KZ"/>
        </w:rPr>
        <w:t>Әдебиеттер:</w:t>
      </w:r>
    </w:p>
    <w:p w:rsidR="00E61835" w:rsidRPr="0017582C" w:rsidRDefault="00676E96"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w:t>
      </w:r>
    </w:p>
    <w:p w:rsidR="00E61835" w:rsidRPr="0017582C" w:rsidRDefault="00676E96" w:rsidP="00E61835">
      <w:pPr>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Назарбаевтің «Қазақстан-2050» стратегиясы</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lastRenderedPageBreak/>
        <w:t>4.Студент жастарын улттык тарбиенің концепциясы, Алматы 2010 ж.</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676E96" w:rsidRPr="0017582C" w:rsidRDefault="00676E96" w:rsidP="00E61835">
      <w:pPr>
        <w:pStyle w:val="Standard"/>
        <w:ind w:firstLine="708"/>
        <w:contextualSpacing/>
        <w:jc w:val="both"/>
        <w:rPr>
          <w:rFonts w:cs="Times New Roman"/>
          <w:sz w:val="28"/>
          <w:szCs w:val="28"/>
          <w:lang w:val="kk-KZ"/>
        </w:rPr>
      </w:pPr>
    </w:p>
    <w:p w:rsidR="00C66D86" w:rsidRPr="0017582C" w:rsidRDefault="00C66D86" w:rsidP="00E61835">
      <w:pPr>
        <w:pStyle w:val="Standard"/>
        <w:contextualSpacing/>
        <w:jc w:val="both"/>
        <w:rPr>
          <w:rFonts w:cs="Times New Roman"/>
          <w:sz w:val="28"/>
          <w:szCs w:val="28"/>
          <w:lang w:val="kk-KZ"/>
        </w:rPr>
      </w:pP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E61835" w:rsidP="00E61835">
      <w:pPr>
        <w:pStyle w:val="Standard"/>
        <w:contextualSpacing/>
        <w:jc w:val="both"/>
        <w:rPr>
          <w:rFonts w:cs="Times New Roman"/>
          <w:sz w:val="28"/>
          <w:szCs w:val="28"/>
          <w:lang w:val="kk-KZ"/>
        </w:rPr>
      </w:pPr>
      <w:r w:rsidRPr="0017582C">
        <w:rPr>
          <w:rFonts w:cs="Times New Roman"/>
          <w:b/>
          <w:sz w:val="28"/>
          <w:szCs w:val="28"/>
          <w:lang w:val="kk-KZ"/>
        </w:rPr>
        <w:t xml:space="preserve">Дәріс </w:t>
      </w:r>
      <w:r w:rsidR="00887C9C" w:rsidRPr="0017582C">
        <w:rPr>
          <w:rFonts w:cs="Times New Roman"/>
          <w:b/>
          <w:sz w:val="28"/>
          <w:szCs w:val="28"/>
          <w:lang w:val="kk-KZ"/>
        </w:rPr>
        <w:t>2. ҚР жастарының әлеуметтену</w:t>
      </w:r>
      <w:r w:rsidR="00787A84">
        <w:rPr>
          <w:rFonts w:cs="Times New Roman"/>
          <w:b/>
          <w:sz w:val="28"/>
          <w:szCs w:val="28"/>
          <w:lang w:val="kk-KZ"/>
        </w:rPr>
        <w:t>і</w:t>
      </w:r>
      <w:r w:rsidR="00887C9C" w:rsidRPr="0017582C">
        <w:rPr>
          <w:rFonts w:cs="Times New Roman"/>
          <w:b/>
          <w:sz w:val="28"/>
          <w:szCs w:val="28"/>
          <w:lang w:val="kk-KZ"/>
        </w:rPr>
        <w:t>: себептері, мәселелері мен ерекшеліктері</w:t>
      </w:r>
    </w:p>
    <w:p w:rsidR="00C66D86" w:rsidRPr="0017582C" w:rsidRDefault="00C66D86" w:rsidP="00E61835">
      <w:pPr>
        <w:pStyle w:val="Standard"/>
        <w:contextualSpacing/>
        <w:jc w:val="both"/>
        <w:rPr>
          <w:rFonts w:cs="Times New Roman"/>
          <w:b/>
          <w:sz w:val="28"/>
          <w:szCs w:val="28"/>
          <w:lang w:val="kk-KZ"/>
        </w:rPr>
      </w:pPr>
    </w:p>
    <w:p w:rsidR="00C66D86" w:rsidRPr="0017582C" w:rsidRDefault="00887C9C" w:rsidP="00E61835">
      <w:pPr>
        <w:pStyle w:val="Standard"/>
        <w:contextualSpacing/>
        <w:jc w:val="both"/>
        <w:rPr>
          <w:rFonts w:cs="Times New Roman"/>
          <w:sz w:val="28"/>
          <w:szCs w:val="28"/>
          <w:lang w:val="kk-KZ"/>
        </w:rPr>
      </w:pPr>
      <w:r w:rsidRPr="0017582C">
        <w:rPr>
          <w:rFonts w:cs="Times New Roman"/>
          <w:b/>
          <w:sz w:val="28"/>
          <w:szCs w:val="28"/>
          <w:lang w:val="kk-KZ"/>
        </w:rPr>
        <w:t xml:space="preserve"> Мақсаты:</w:t>
      </w:r>
      <w:r w:rsidRPr="0017582C">
        <w:rPr>
          <w:rFonts w:cs="Times New Roman"/>
          <w:sz w:val="28"/>
          <w:szCs w:val="28"/>
          <w:lang w:val="kk-KZ"/>
        </w:rPr>
        <w:t xml:space="preserve"> Жастардың  әлеуметтенуындегі сипаттары мен себептері. Өзін – өзі сәйкестендіру, өзін – өзін ролін бағалау жолындағы удерісі арқылы басқа ұрпақтармен қарым – қатынас құру. Жастар мәдениетінің, өмір сүру стилінің ерекшеліктері. Жастардың қатыскан әр - түрлі әлеуметтік өмірдегі аяларындағы нысандары мен денгейлері. Құндылықтарына, ұстаным мен қызығушылықтарына түрткі болған себептер.  Әлеуметтік  жиынтық  ретіндегі жастардың дамуы және кызметтерін орындау. Жастардың әр-түрлі топтары,әр – түрлі аймақтардан, мемлекеттерден түтас ұрпақ түріндегі көрінуы және олардың әлеуметтік өмірдегі  ерекшеліктері.</w:t>
      </w:r>
    </w:p>
    <w:p w:rsidR="00E61835" w:rsidRPr="0017582C" w:rsidRDefault="00E61835" w:rsidP="00E61835">
      <w:pPr>
        <w:pStyle w:val="Standard"/>
        <w:contextualSpacing/>
        <w:jc w:val="both"/>
        <w:rPr>
          <w:rFonts w:cs="Times New Roman"/>
          <w:b/>
          <w:sz w:val="28"/>
          <w:szCs w:val="28"/>
          <w:lang w:val="kk-KZ"/>
        </w:rPr>
      </w:pPr>
    </w:p>
    <w:p w:rsidR="00C66D86" w:rsidRPr="0017582C" w:rsidRDefault="00887C9C" w:rsidP="00E61835">
      <w:pPr>
        <w:pStyle w:val="Standard"/>
        <w:contextualSpacing/>
        <w:jc w:val="center"/>
        <w:rPr>
          <w:rFonts w:cs="Times New Roman"/>
          <w:b/>
          <w:sz w:val="28"/>
          <w:szCs w:val="28"/>
          <w:lang w:val="kk-KZ"/>
        </w:rPr>
      </w:pPr>
      <w:r w:rsidRPr="0017582C">
        <w:rPr>
          <w:rFonts w:cs="Times New Roman"/>
          <w:b/>
          <w:sz w:val="28"/>
          <w:szCs w:val="28"/>
          <w:lang w:val="kk-KZ"/>
        </w:rPr>
        <w:t>Жоспар</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1.Жастардың әлеуметтену процессы</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2.Жастар мәдениетінің ерекшеліктері</w:t>
      </w:r>
    </w:p>
    <w:p w:rsidR="00C66D86" w:rsidRPr="0017582C" w:rsidRDefault="00887C9C" w:rsidP="00E61835">
      <w:pPr>
        <w:pStyle w:val="Standard"/>
        <w:widowControl/>
        <w:contextualSpacing/>
        <w:jc w:val="both"/>
        <w:rPr>
          <w:rFonts w:cs="Times New Roman"/>
          <w:sz w:val="28"/>
          <w:szCs w:val="28"/>
          <w:lang w:val="kk-KZ"/>
        </w:rPr>
      </w:pPr>
      <w:r w:rsidRPr="0017582C">
        <w:rPr>
          <w:rFonts w:cs="Times New Roman"/>
          <w:sz w:val="28"/>
          <w:szCs w:val="28"/>
          <w:lang w:val="kk-KZ"/>
        </w:rPr>
        <w:t>3.Жастар әлеуметтік ресурсы ретінде</w:t>
      </w:r>
    </w:p>
    <w:p w:rsidR="00C66D86" w:rsidRPr="0017582C" w:rsidRDefault="00C66D86" w:rsidP="00E61835">
      <w:pPr>
        <w:pStyle w:val="Standard"/>
        <w:widowControl/>
        <w:contextualSpacing/>
        <w:jc w:val="both"/>
        <w:rPr>
          <w:rFonts w:cs="Times New Roman"/>
          <w:sz w:val="28"/>
          <w:szCs w:val="28"/>
          <w:lang w:val="kk-KZ"/>
        </w:rPr>
      </w:pPr>
    </w:p>
    <w:p w:rsidR="00E61835" w:rsidRPr="0017582C" w:rsidRDefault="00887C9C" w:rsidP="00E61835">
      <w:pPr>
        <w:pStyle w:val="Standard"/>
        <w:widowControl/>
        <w:ind w:firstLine="706"/>
        <w:contextualSpacing/>
        <w:jc w:val="both"/>
        <w:rPr>
          <w:rFonts w:cs="Times New Roman"/>
          <w:sz w:val="28"/>
          <w:szCs w:val="28"/>
          <w:lang w:val="kk-KZ"/>
        </w:rPr>
      </w:pPr>
      <w:r w:rsidRPr="0017582C">
        <w:rPr>
          <w:rFonts w:cs="Times New Roman"/>
          <w:sz w:val="28"/>
          <w:szCs w:val="28"/>
          <w:lang w:val="kk-KZ"/>
        </w:rPr>
        <w:t>Жастар саясаты мен жастарды әлеуметтендіру мәселелерімен айналысып, оларды реттеудің маңыздылығы жастардың қоғам өмірінде алатын орнымен анықталып, бүгінде өмір талабынан туындап отырған қажеттілік болып табылады. Жастар қоғамда орын алып отырған әлеуметтік- экономикалық және мәдени өзгерістерге толыққынды араласқанда ғана тиісті нәтижелерге қол жеткізуге болады. Жастар дегеніміз – жас адамдардың әлеуметтік жағдайының ерекшеліктері, олардың қоғамның әлеуметтік құрылымындағы орны мен қызметі, ерекше құндылықтары мен мүдделері негізінде бөлінетін әлеуметтік - демографиялық топ. Ал, әлеуметтендіру дегеніміз - қоғамда қабылданған құндылықтарды, мінез-құлық үлгілерін бойға сіңіру, жеке тұлғаның қалыптасуы, оқу және еңбек ету үрдістері болып табылады. Аталған анықтамалар бізге арнайы жүргізілетін жастар саясатының қажеттігін көрсетеді. Мемлекетіміздің тұрақты даму үдерісіндегі шарттардың бірі – жас ұрпақтың әлеуметтік бағытталуы және азаматтық қалыптасуы үшін ұйымдастырушылық, әлеуметтік – экономикалық және құқықтық жағдайлар жасау және оларды нығайту. Мемлекеттік жастар саясатын жүзеге асыру жүйелі түрде келесі бағыттарда жүзеге асырылады:</w:t>
      </w:r>
    </w:p>
    <w:p w:rsidR="00E61835" w:rsidRPr="0017582C" w:rsidRDefault="00887C9C" w:rsidP="00E61835">
      <w:pPr>
        <w:pStyle w:val="Standard"/>
        <w:widowControl/>
        <w:ind w:firstLine="706"/>
        <w:contextualSpacing/>
        <w:jc w:val="both"/>
        <w:rPr>
          <w:rFonts w:cs="Times New Roman"/>
          <w:sz w:val="28"/>
          <w:szCs w:val="28"/>
          <w:lang w:val="kk-KZ"/>
        </w:rPr>
      </w:pPr>
      <w:r w:rsidRPr="0017582C">
        <w:rPr>
          <w:rFonts w:cs="Times New Roman"/>
          <w:bCs/>
          <w:sz w:val="28"/>
          <w:szCs w:val="28"/>
          <w:lang w:val="kk-KZ"/>
        </w:rPr>
        <w:t>А.</w:t>
      </w:r>
      <w:r w:rsidRPr="0017582C">
        <w:rPr>
          <w:rFonts w:cs="Times New Roman"/>
          <w:sz w:val="28"/>
          <w:szCs w:val="28"/>
          <w:lang w:val="kk-KZ"/>
        </w:rPr>
        <w:t xml:space="preserve"> Жастар саясаты бойынша арнайы қабылданған заңнама;</w:t>
      </w:r>
    </w:p>
    <w:p w:rsidR="00E61835" w:rsidRPr="0017582C" w:rsidRDefault="00887C9C" w:rsidP="00E61835">
      <w:pPr>
        <w:pStyle w:val="Standard"/>
        <w:widowControl/>
        <w:ind w:firstLine="706"/>
        <w:contextualSpacing/>
        <w:jc w:val="both"/>
        <w:rPr>
          <w:rFonts w:cs="Times New Roman"/>
          <w:sz w:val="28"/>
          <w:szCs w:val="28"/>
          <w:lang w:val="kk-KZ"/>
        </w:rPr>
      </w:pPr>
      <w:r w:rsidRPr="0017582C">
        <w:rPr>
          <w:rFonts w:cs="Times New Roman"/>
          <w:bCs/>
          <w:sz w:val="28"/>
          <w:szCs w:val="28"/>
          <w:lang w:val="kk-KZ"/>
        </w:rPr>
        <w:t>Б.</w:t>
      </w:r>
      <w:r w:rsidRPr="0017582C">
        <w:rPr>
          <w:rFonts w:cs="Times New Roman"/>
          <w:sz w:val="28"/>
          <w:szCs w:val="28"/>
          <w:lang w:val="kk-KZ"/>
        </w:rPr>
        <w:t>Жастар саясатын мемлекеттік екі тұрғыда реттеу;</w:t>
      </w:r>
    </w:p>
    <w:p w:rsidR="00E61835" w:rsidRPr="0017582C" w:rsidRDefault="00887C9C" w:rsidP="00E61835">
      <w:pPr>
        <w:pStyle w:val="Standard"/>
        <w:widowControl/>
        <w:ind w:firstLine="706"/>
        <w:contextualSpacing/>
        <w:jc w:val="both"/>
        <w:rPr>
          <w:rFonts w:cs="Times New Roman"/>
          <w:sz w:val="28"/>
          <w:szCs w:val="28"/>
          <w:lang w:val="kk-KZ"/>
        </w:rPr>
      </w:pPr>
      <w:r w:rsidRPr="0017582C">
        <w:rPr>
          <w:rFonts w:cs="Times New Roman"/>
          <w:bCs/>
          <w:sz w:val="28"/>
          <w:szCs w:val="28"/>
          <w:lang w:val="kk-KZ"/>
        </w:rPr>
        <w:t>В</w:t>
      </w:r>
      <w:r w:rsidRPr="0017582C">
        <w:rPr>
          <w:rFonts w:cs="Times New Roman"/>
          <w:sz w:val="28"/>
          <w:szCs w:val="28"/>
          <w:lang w:val="kk-KZ"/>
        </w:rPr>
        <w:t>.Жастар саясатын жоспарлы түрде жүзеге асыру.</w:t>
      </w:r>
    </w:p>
    <w:p w:rsidR="00E61835" w:rsidRPr="0017582C" w:rsidRDefault="00887C9C" w:rsidP="00E61835">
      <w:pPr>
        <w:pStyle w:val="Standard"/>
        <w:widowControl/>
        <w:ind w:firstLine="706"/>
        <w:contextualSpacing/>
        <w:jc w:val="both"/>
        <w:rPr>
          <w:rFonts w:cs="Times New Roman"/>
          <w:sz w:val="28"/>
          <w:szCs w:val="28"/>
          <w:lang w:val="kk-KZ"/>
        </w:rPr>
      </w:pPr>
      <w:r w:rsidRPr="0017582C">
        <w:rPr>
          <w:rFonts w:cs="Times New Roman"/>
          <w:sz w:val="28"/>
          <w:szCs w:val="28"/>
          <w:lang w:val="kk-KZ"/>
        </w:rPr>
        <w:lastRenderedPageBreak/>
        <w:t>Кез- келген мемлекеттің алдына қойған мақсаттарына қол жеткізу жастарды толық қамтымайынша мүмкін емес. Жастарды әлеуметтендірудің қоғам дамуында алатын орны ерекше. Жастардың өмірі әлеуметтік-экономикалық, саяси жағдайлармен тікелей байланысты. Еліміздің нарықтық экономикаға көшуі кезінде кәсіби дұрыс бағдары болмаған көптеген азаматтардың экономика және заң мамандықтарын меңгеріп, бүгінде аталған саладағы мамандардың саны шектен тыс көбейіп, ал, өнеркәсіп үшін қажетті техникалық мамандардың жетіспеуі мемлекет тарапынан жастар саясатына қатысты кезінде жіберіп алған олқылықтардың бір көрінісі. Ал түрлі діни ағымдардың құрбаны болып, отбасына қасірет шектіріп жатқандар, жеңіл баюды көздеп қылмыстық істерге барып, өз келешегіне нүкте қойғандар саны да баршылық. Аталған өмірлік қарапайым мысалдар жастар саясатын дұрыс жүргізудің қоғам үшін</w:t>
      </w:r>
      <w:r w:rsidR="00E61835" w:rsidRPr="0017582C">
        <w:rPr>
          <w:rFonts w:cs="Times New Roman"/>
          <w:sz w:val="28"/>
          <w:szCs w:val="28"/>
          <w:lang w:val="kk-KZ"/>
        </w:rPr>
        <w:t xml:space="preserve"> маңыздылығын айқындап тұр.</w:t>
      </w:r>
    </w:p>
    <w:p w:rsidR="00C66D86" w:rsidRPr="0017582C" w:rsidRDefault="00887C9C" w:rsidP="00E61835">
      <w:pPr>
        <w:pStyle w:val="Standard"/>
        <w:widowControl/>
        <w:ind w:firstLine="706"/>
        <w:contextualSpacing/>
        <w:jc w:val="both"/>
        <w:rPr>
          <w:rFonts w:cs="Times New Roman"/>
          <w:sz w:val="28"/>
          <w:szCs w:val="28"/>
          <w:lang w:val="kk-KZ"/>
        </w:rPr>
      </w:pPr>
      <w:r w:rsidRPr="0017582C">
        <w:rPr>
          <w:rFonts w:cs="Times New Roman"/>
          <w:sz w:val="28"/>
          <w:szCs w:val="28"/>
          <w:lang w:val="kk-KZ"/>
        </w:rPr>
        <w:t>Жастар-мәдениетті, дәстүрді, ата-баба мұрасын, дүниетанымын жалғастырушы ұрпақтар. Ата-баба мұрасын қастерлеп, мәдени құндылықтарын сақтай отырып, оны келешек ұрпаққа жеткізу әрбір азаматтың бойындағы міндеті. Әйгілі жазушы Мұхтар Әуезовтің «Ел болам десең – бе</w:t>
      </w:r>
      <w:r w:rsidRPr="0017582C">
        <w:rPr>
          <w:rFonts w:cs="Times New Roman"/>
          <w:sz w:val="28"/>
          <w:szCs w:val="28"/>
          <w:lang w:val="kk-KZ"/>
        </w:rPr>
        <w:softHyphen/>
        <w:t>сі</w:t>
      </w:r>
      <w:r w:rsidRPr="0017582C">
        <w:rPr>
          <w:rFonts w:cs="Times New Roman"/>
          <w:sz w:val="28"/>
          <w:szCs w:val="28"/>
          <w:lang w:val="kk-KZ"/>
        </w:rPr>
        <w:softHyphen/>
        <w:t>гіңді түзе» деген сөзінде сан-алуан астар бар екені анық. Демек, ұрпақтың дүниетанымы мен рухани байлығының сапалы болуы еліміз үшін маңызды. Осындай ұрпақ үшін маңызды міндеттерді атқару барысында біз жастар жоғарғы білімді бойымызға сіңірген, сапалы білім нәрімен сусындаған азаматтар болуымыз шарт. «Адамды білім сақтайды»,-деп А.Йүгінеки айтқандай мәдениеттің озық үлгілерін дамытып, сақтау барысында жастар білімінің, рухани байлығының алатын орны ерекше.</w:t>
      </w:r>
    </w:p>
    <w:p w:rsidR="00C66D86" w:rsidRPr="0017582C" w:rsidRDefault="00887C9C" w:rsidP="00E61835">
      <w:pPr>
        <w:pStyle w:val="Standard"/>
        <w:widowControl/>
        <w:ind w:firstLine="706"/>
        <w:contextualSpacing/>
        <w:jc w:val="both"/>
        <w:rPr>
          <w:rFonts w:cs="Times New Roman"/>
          <w:sz w:val="28"/>
          <w:szCs w:val="28"/>
          <w:lang w:val="kk-KZ"/>
        </w:rPr>
      </w:pPr>
      <w:r w:rsidRPr="0017582C">
        <w:rPr>
          <w:rFonts w:cs="Times New Roman"/>
          <w:sz w:val="28"/>
          <w:szCs w:val="28"/>
          <w:lang w:val="kk-KZ"/>
        </w:rPr>
        <w:t>Қазір ХХІ ғасыр, ақпарат заманы. Тал бесікте тәрбиеленген ұл-қыздарымыз, буыны қатып есейе келе түрлі келеңсіз әрекеттер істеп жатады. Мәдениет дегеніміздің өзі тікелей адамға қатысты айтатын болсақ – тәрбие. Тәрбиесіз берілген ілім – адамзаттың жауы деп Әл Фараби бабамыз бекер айтпаса керек. Бүгінгі күні мәдениеттер арасында шегара жоқ. Себебі мәдениеттер арасындағы шегараны алып тастап отырған – интернет желісі. Бұл үдеріске ХХІ ғасыр жағдайында шек қоя алмаймыз. Қазақстан жас</w:t>
      </w:r>
      <w:r w:rsidRPr="0017582C">
        <w:rPr>
          <w:rFonts w:cs="Times New Roman"/>
          <w:b/>
          <w:bCs/>
          <w:sz w:val="28"/>
          <w:szCs w:val="28"/>
          <w:lang w:val="kk-KZ"/>
        </w:rPr>
        <w:t xml:space="preserve"> </w:t>
      </w:r>
      <w:r w:rsidRPr="0017582C">
        <w:rPr>
          <w:rFonts w:cs="Times New Roman"/>
          <w:sz w:val="28"/>
          <w:szCs w:val="28"/>
          <w:lang w:val="kk-KZ"/>
        </w:rPr>
        <w:t>мемлекет, құрылу мерзімі жағынан да,</w:t>
      </w:r>
      <w:r w:rsidRPr="0017582C">
        <w:rPr>
          <w:rFonts w:cs="Times New Roman"/>
          <w:b/>
          <w:bCs/>
          <w:sz w:val="28"/>
          <w:szCs w:val="28"/>
          <w:lang w:val="kk-KZ"/>
        </w:rPr>
        <w:t xml:space="preserve"> </w:t>
      </w:r>
      <w:r w:rsidRPr="0017582C">
        <w:rPr>
          <w:rFonts w:cs="Times New Roman"/>
          <w:sz w:val="28"/>
          <w:szCs w:val="28"/>
          <w:lang w:val="kk-KZ"/>
        </w:rPr>
        <w:t>демографиялық жағдайына қарай да. Яғни, қазіргі қазақ қоғамының көпшілігі жастар. Кез-келген жағдайда жастар қауымы бұқаралық күш. Осындай жағдайда жастар тәрбиесі, мәдениеті алдыңғы орындағы мәселе болып саналады. Қазір ауылда болсын, қалада болсын жасөспірім жеткіншектердің аулаға шығып ойын ойнауы, содан кейін көшеде ұсақ-түйек құқық бұзушылық жағдайлары азайып келеді. Көпшілігі интернетке жіпсіз байланып қалған.</w:t>
      </w:r>
      <w:r w:rsidRPr="0017582C">
        <w:rPr>
          <w:rFonts w:cs="Times New Roman"/>
          <w:b/>
          <w:bCs/>
          <w:sz w:val="28"/>
          <w:szCs w:val="28"/>
          <w:lang w:val="kk-KZ"/>
        </w:rPr>
        <w:t xml:space="preserve"> </w:t>
      </w:r>
      <w:r w:rsidRPr="0017582C">
        <w:rPr>
          <w:rFonts w:cs="Times New Roman"/>
          <w:sz w:val="28"/>
          <w:szCs w:val="28"/>
          <w:lang w:val="kk-KZ"/>
        </w:rPr>
        <w:t>Интернетте қажет және қажет емес ақпарат көздері де бар. Жақсысын үйреніп, жаманынан жиреніп жатқан қазіргі жастар шамалы. Жалпы жастар не нәрсеге болсын еліктегіш. Жақсыға да, жаманға да. Кейбір қазақтың ұлттық менталитетіне жат батыстық т.б. өзге ұлтқа ғана тән қылықтарды солай болуымыз керек екен деп қабылдап алып, артынан өзгенің мазағына қалып жататын жәйттер де баршылық. Халқымыздың саны ары кетсе 17 млн. және олардың көпшілігі жастар.</w:t>
      </w:r>
    </w:p>
    <w:p w:rsidR="00C66D86" w:rsidRPr="0017582C" w:rsidRDefault="00887C9C" w:rsidP="00E61835">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lastRenderedPageBreak/>
        <w:t>Қазіргі кездегі жастарымыздың қадірлей алмай жүргені, ол – қоғамымыздағы бейбітшілік пен тұрақтылық. Халқымыз «семіздікті қой ғана көтереді» деген мәтел тағы бар. Бүгінде көпшілік жастарымыздың тәні де, жаны да әбден семіріп кеткен. Жастар ғана емес жалпы қоғамдағы адамдардың да. Еңбектеніп білім іздеу, талап қылу азайып барады, әйтеу шаршап жүреді, жайдары мінез, өмірге деген құлшыныс азайып барады. Үлкенге құрмет, кішіге ізет көрсету деген адамдық қасиет жоғалып барады, тұра ұрсысқысы келіп, шамданып жетпіс келі салмағымен жер тіреп тұрғандай болады. Қазақ «құдайдан қорықпағаннан қорық» деп бекер айтпаса керек. Бұның бәрі имансыздық, рухани азғындаудан туындаған кесірлер. Бір қиқым нан жесе де еңбектеніп, тер төгіп тапқысы келмейді. Бәрі аспаннан жауып тұрса дейді. Ішетін бір тамшы суыңның өзі қимылсыз, харекетсіз келмейтінін әр жас түсіну керек сияқты. Содан кейін қазір интернетке, айналасына қарап бәрі ғажап өмір сүріп жатыр неге мен аналар сияқты әлемнің түпкір-түпкіріне саяхат жасамаймын, неге мен бүйтпеймін менің қай жерім кем олардан деп құр қам-харекетсіз тыраштанады. Ол қыдырған, өйткен-бүйткен адамға ешнәрсе аспаннан жаумағанын еңбектеніп, талаптанып тапқаннан кейін келгенін түсінгіміз келмейді. Тек оңай жолмен, ауырдың үстімен, жеңілдің астымен жүріп сондай болғысы келеді. Мұның барлығы жеке мәдениеттің төмендігінен, рухани осалдықтан келіп туындайтын, ақыры адами құлдырауға апаратын кеселдер.</w:t>
      </w:r>
    </w:p>
    <w:p w:rsidR="00E61835" w:rsidRPr="0017582C" w:rsidRDefault="00887C9C" w:rsidP="00E61835">
      <w:pPr>
        <w:pStyle w:val="Textbody"/>
        <w:widowControl/>
        <w:ind w:firstLine="706"/>
        <w:contextualSpacing/>
        <w:jc w:val="both"/>
        <w:rPr>
          <w:rFonts w:cs="Times New Roman"/>
          <w:sz w:val="28"/>
          <w:szCs w:val="28"/>
          <w:lang w:val="kk-KZ"/>
        </w:rPr>
      </w:pPr>
      <w:r w:rsidRPr="0017582C">
        <w:rPr>
          <w:rFonts w:cs="Times New Roman"/>
          <w:sz w:val="28"/>
          <w:szCs w:val="28"/>
          <w:lang w:val="kk-KZ"/>
        </w:rPr>
        <w:t>Мәдени өсу, білім, тәрбие болмай қазіргі жастардың өзін кемелдендіруі, қоғамды алға бастыруы мүмкін емес. Қазақ ұлтын алға бастыру да, артта қалдырып өзгеге құл қылу да жастардың қолында. Ол үшін қазіргі жастар әр істе, пікірде адамгершілік, парасаттылық жолын таңдағаны жөн.</w:t>
      </w:r>
    </w:p>
    <w:p w:rsidR="00C66D86" w:rsidRPr="0017582C" w:rsidRDefault="00887C9C" w:rsidP="00E61835">
      <w:pPr>
        <w:pStyle w:val="Textbody"/>
        <w:widowControl/>
        <w:ind w:firstLine="706"/>
        <w:contextualSpacing/>
        <w:jc w:val="both"/>
        <w:rPr>
          <w:rFonts w:cs="Times New Roman"/>
          <w:sz w:val="28"/>
          <w:szCs w:val="28"/>
          <w:lang w:val="kk-KZ"/>
        </w:rPr>
      </w:pPr>
      <w:r w:rsidRPr="0017582C">
        <w:rPr>
          <w:rFonts w:cs="Times New Roman"/>
          <w:sz w:val="28"/>
          <w:szCs w:val="28"/>
          <w:lang w:val="kk-KZ"/>
        </w:rPr>
        <w:t>Әрбір қоғамның, өрбір отбасы үшың ертеңгі келбеті, ондағы жастардың қалай өсіп ержетуіне байланысты. Сондықтан, бүл мәселеге мән беру тұрмыстық-әлеуметтік көзқарас ғана емес, саяси салмағы бар үлкен міндеттердің бірі деп айтсақ, артық айтқандық емес. Кеше де солай болган, келешекте де солай бола береді. Қазақ халқы да ежелден "ат тұяғын тай басар" жастарының жайына бей-жай қараған жоқ. Сондықтан да ата-баба мирас еткен намыстылық, имандылық, отанды сүю, ынтымақ пен бірлікті берік сақтау үрдісі әлсіреген жоқ, қайта жаңғырьш, одан әрі жажасын тауып отырды. Ата буынның үмітін бала буын ақтай білді Қысқасы, ұяда не көрсе, ұшқанда соны ілді. Бүгінгі таңдағы жайлар мүлдем жауапты. Егемен елдің ертеңгі тағдыры, ең алдымен қазақты, барша Қазақстаңдықты тынымсыз ойландыруға тиіс.Оның басты өлшемі мынау: жастарымыз қалай өсіп келеді екен деген сауал. Олардың жан-дүниесінде қандай жасырулар бар? Не нәрсеге еліктейді, не нәрседен бой тартады? Ұлттық болмыстарға деген жанашырлықтары қандай? Міне, осы тектес сандаған сұрақтардың алдымызды кес-кестейтіні рас.</w:t>
      </w:r>
      <w:r w:rsidR="00E61835" w:rsidRPr="0017582C">
        <w:rPr>
          <w:rFonts w:cs="Times New Roman"/>
          <w:sz w:val="28"/>
          <w:szCs w:val="28"/>
          <w:lang w:val="kk-KZ"/>
        </w:rPr>
        <w:t xml:space="preserve"> </w:t>
      </w:r>
      <w:r w:rsidRPr="0017582C">
        <w:rPr>
          <w:rFonts w:cs="Times New Roman"/>
          <w:sz w:val="28"/>
          <w:szCs w:val="28"/>
          <w:lang w:val="kk-KZ"/>
        </w:rPr>
        <w:t xml:space="preserve">Жастардың мүмкіндігіне қарай, қоғамдағы болып жатқан оқиғаларды өзін оқшау ұстамағаны жақсы. Өйткені, олар - елдің болашағы. Ата жолын жалғастыратын мұрагер. Бүгінгі аяқталмай жатқан істерді мөреге жеткізетін солар. Сол үшін де жастарға белсенділік, сергектік пен, кәсібилік өте керек. Және мұндай болу жастар табиғатына жарасатын мінез. "Егер біз лаулап жанбасақ..." деген тіркес </w:t>
      </w:r>
      <w:r w:rsidRPr="0017582C">
        <w:rPr>
          <w:rFonts w:cs="Times New Roman"/>
          <w:sz w:val="28"/>
          <w:szCs w:val="28"/>
          <w:lang w:val="kk-KZ"/>
        </w:rPr>
        <w:lastRenderedPageBreak/>
        <w:t>бар. Сол тіркестің мағынасы әлі өз күшінде. Онда жастарымыздың әлеуметтік өмірге араласып, қатысьп түруы міндетті емес пе?</w:t>
      </w:r>
      <w:r w:rsidR="00E61835" w:rsidRPr="0017582C">
        <w:rPr>
          <w:rFonts w:cs="Times New Roman"/>
          <w:sz w:val="28"/>
          <w:szCs w:val="28"/>
          <w:lang w:val="kk-KZ"/>
        </w:rPr>
        <w:t xml:space="preserve"> </w:t>
      </w:r>
      <w:r w:rsidRPr="0017582C">
        <w:rPr>
          <w:rFonts w:cs="Times New Roman"/>
          <w:sz w:val="28"/>
          <w:szCs w:val="28"/>
          <w:lang w:val="kk-KZ"/>
        </w:rPr>
        <w:t>Қолда бар дерекгерге қарап отырсақ, Қазақстан халқының басым бөлігі жастар дей аламыз. Ендеше, олар саясатта да шешуші рөл атқара алады. Себебі, жастар қоғамымыздың ең белсенді бөлігі. Барлық кезде осылай болған.</w:t>
      </w:r>
    </w:p>
    <w:p w:rsidR="00C66D86" w:rsidRPr="0017582C" w:rsidRDefault="00C66D86" w:rsidP="00E61835">
      <w:pPr>
        <w:pStyle w:val="Standard"/>
        <w:ind w:firstLine="708"/>
        <w:contextualSpacing/>
        <w:jc w:val="both"/>
        <w:rPr>
          <w:rFonts w:cs="Times New Roman"/>
          <w:sz w:val="28"/>
          <w:szCs w:val="28"/>
          <w:lang w:val="kk-KZ"/>
        </w:rPr>
      </w:pPr>
    </w:p>
    <w:p w:rsidR="00C66D86" w:rsidRPr="0017582C" w:rsidRDefault="00887C9C" w:rsidP="00E61835">
      <w:pPr>
        <w:pStyle w:val="Standard"/>
        <w:ind w:firstLine="708"/>
        <w:contextualSpacing/>
        <w:jc w:val="center"/>
        <w:rPr>
          <w:rFonts w:cs="Times New Roman"/>
          <w:b/>
          <w:sz w:val="28"/>
          <w:szCs w:val="28"/>
          <w:lang w:val="kk-KZ"/>
        </w:rPr>
      </w:pPr>
      <w:r w:rsidRPr="0017582C">
        <w:rPr>
          <w:rFonts w:cs="Times New Roman"/>
          <w:b/>
          <w:sz w:val="28"/>
          <w:szCs w:val="28"/>
          <w:lang w:val="kk-KZ"/>
        </w:rPr>
        <w:t>Бақылау сұрақтары:</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1.Жастардың әлеуметтену процессы</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2.Жастар мәдениетінің ерекшеліктері</w:t>
      </w:r>
    </w:p>
    <w:p w:rsidR="00B53872" w:rsidRPr="0017582C" w:rsidRDefault="00B53872" w:rsidP="00E61835">
      <w:pPr>
        <w:pStyle w:val="Standard"/>
        <w:widowControl/>
        <w:contextualSpacing/>
        <w:jc w:val="both"/>
        <w:rPr>
          <w:rFonts w:cs="Times New Roman"/>
          <w:sz w:val="28"/>
          <w:szCs w:val="28"/>
          <w:lang w:val="kk-KZ"/>
        </w:rPr>
      </w:pPr>
      <w:r w:rsidRPr="0017582C">
        <w:rPr>
          <w:rFonts w:cs="Times New Roman"/>
          <w:sz w:val="28"/>
          <w:szCs w:val="28"/>
          <w:lang w:val="kk-KZ"/>
        </w:rPr>
        <w:t>3.Жастар әлеуметтік ресурсы ретінде</w:t>
      </w:r>
    </w:p>
    <w:p w:rsidR="00B53872" w:rsidRPr="0017582C" w:rsidRDefault="00B53872" w:rsidP="00E61835">
      <w:pPr>
        <w:pStyle w:val="Standard"/>
        <w:ind w:firstLine="708"/>
        <w:contextualSpacing/>
        <w:jc w:val="both"/>
        <w:rPr>
          <w:rFonts w:cs="Times New Roman"/>
          <w:sz w:val="28"/>
          <w:szCs w:val="28"/>
          <w:lang w:val="kk-KZ"/>
        </w:rPr>
      </w:pPr>
    </w:p>
    <w:p w:rsidR="00C66D86" w:rsidRPr="0017582C" w:rsidRDefault="00676E96" w:rsidP="00D93C3F">
      <w:pPr>
        <w:pStyle w:val="Standard"/>
        <w:ind w:firstLine="708"/>
        <w:contextualSpacing/>
        <w:jc w:val="center"/>
        <w:rPr>
          <w:rFonts w:cs="Times New Roman"/>
          <w:b/>
          <w:sz w:val="28"/>
          <w:szCs w:val="28"/>
          <w:lang w:val="kk-KZ"/>
        </w:rPr>
      </w:pPr>
      <w:r w:rsidRPr="0017582C">
        <w:rPr>
          <w:rFonts w:cs="Times New Roman"/>
          <w:b/>
          <w:sz w:val="28"/>
          <w:szCs w:val="28"/>
          <w:lang w:val="kk-KZ"/>
        </w:rPr>
        <w:t>Ә</w:t>
      </w:r>
      <w:r w:rsidR="00887C9C" w:rsidRPr="0017582C">
        <w:rPr>
          <w:rFonts w:cs="Times New Roman"/>
          <w:b/>
          <w:sz w:val="28"/>
          <w:szCs w:val="28"/>
          <w:lang w:val="kk-KZ"/>
        </w:rPr>
        <w:t>дебиеттер:</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1.Студент жастарын улттык тарбиенің концепциясы, Алматы 2010 ж.</w:t>
      </w:r>
    </w:p>
    <w:p w:rsidR="00D93C3F" w:rsidRPr="0017582C" w:rsidRDefault="00676E96" w:rsidP="00E61835">
      <w:pPr>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Назарбаевтің «Қазақстан-2050» ст</w:t>
      </w:r>
      <w:r w:rsidR="00D93C3F" w:rsidRPr="0017582C">
        <w:rPr>
          <w:rFonts w:cs="Times New Roman"/>
          <w:sz w:val="28"/>
          <w:szCs w:val="28"/>
          <w:lang w:val="kk-KZ"/>
        </w:rPr>
        <w:t>ратегиясы</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D93C3F" w:rsidRPr="0017582C" w:rsidRDefault="00676E96"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ж.1.  «Қазақстан 2020: Болашаққа жол» ҚР мемлекеттік жастар саясатының 2020 жылға де</w:t>
      </w:r>
      <w:r w:rsidR="00D93C3F" w:rsidRPr="0017582C">
        <w:rPr>
          <w:rFonts w:cs="Times New Roman"/>
          <w:sz w:val="28"/>
          <w:szCs w:val="28"/>
          <w:lang w:val="kk-KZ"/>
        </w:rPr>
        <w:t>йінгі тұжырымдамасы</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676E96" w:rsidRPr="0017582C" w:rsidRDefault="00676E96" w:rsidP="00E61835">
      <w:pPr>
        <w:pStyle w:val="Standard"/>
        <w:ind w:firstLine="708"/>
        <w:contextualSpacing/>
        <w:jc w:val="both"/>
        <w:rPr>
          <w:rFonts w:cs="Times New Roman"/>
          <w:sz w:val="28"/>
          <w:szCs w:val="28"/>
          <w:lang w:val="kk-KZ"/>
        </w:rPr>
      </w:pP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C66D86" w:rsidP="00E61835">
      <w:pPr>
        <w:pStyle w:val="Standard"/>
        <w:contextualSpacing/>
        <w:jc w:val="both"/>
        <w:rPr>
          <w:rFonts w:cs="Times New Roman"/>
          <w:sz w:val="28"/>
          <w:szCs w:val="28"/>
          <w:lang w:val="kk-KZ"/>
        </w:rPr>
      </w:pPr>
    </w:p>
    <w:p w:rsidR="00C66D86" w:rsidRPr="0017582C" w:rsidRDefault="00887C9C" w:rsidP="00E61835">
      <w:pPr>
        <w:pStyle w:val="Standard"/>
        <w:contextualSpacing/>
        <w:jc w:val="both"/>
        <w:rPr>
          <w:rFonts w:cs="Times New Roman"/>
          <w:sz w:val="28"/>
          <w:szCs w:val="28"/>
          <w:lang w:val="kk-KZ"/>
        </w:rPr>
      </w:pPr>
      <w:r w:rsidRPr="0017582C">
        <w:rPr>
          <w:rFonts w:cs="Times New Roman"/>
          <w:b/>
          <w:sz w:val="28"/>
          <w:szCs w:val="28"/>
          <w:lang w:val="kk-KZ"/>
        </w:rPr>
        <w:t>Дәріс 3. ҚР жастарының мемлекеттік – құқықтық саясаты</w:t>
      </w:r>
    </w:p>
    <w:p w:rsidR="00C66D86" w:rsidRPr="0017582C" w:rsidRDefault="00C66D86" w:rsidP="00E61835">
      <w:pPr>
        <w:pStyle w:val="Standard"/>
        <w:contextualSpacing/>
        <w:jc w:val="both"/>
        <w:rPr>
          <w:rFonts w:cs="Times New Roman"/>
          <w:sz w:val="28"/>
          <w:szCs w:val="28"/>
          <w:lang w:val="kk-KZ"/>
        </w:rPr>
      </w:pPr>
    </w:p>
    <w:p w:rsidR="00C66D86" w:rsidRPr="0017582C" w:rsidRDefault="00887C9C" w:rsidP="00E61835">
      <w:pPr>
        <w:pStyle w:val="Standard"/>
        <w:contextualSpacing/>
        <w:jc w:val="both"/>
        <w:rPr>
          <w:rFonts w:cs="Times New Roman"/>
          <w:sz w:val="28"/>
          <w:szCs w:val="28"/>
          <w:lang w:val="kk-KZ"/>
        </w:rPr>
      </w:pPr>
      <w:r w:rsidRPr="0017582C">
        <w:rPr>
          <w:rFonts w:cs="Times New Roman"/>
          <w:b/>
          <w:sz w:val="28"/>
          <w:szCs w:val="28"/>
          <w:lang w:val="kk-KZ"/>
        </w:rPr>
        <w:t xml:space="preserve"> Мақсаты:</w:t>
      </w:r>
      <w:r w:rsidRPr="0017582C">
        <w:rPr>
          <w:rFonts w:cs="Times New Roman"/>
          <w:sz w:val="28"/>
          <w:szCs w:val="28"/>
          <w:lang w:val="kk-KZ"/>
        </w:rPr>
        <w:t xml:space="preserve"> ҚР жастар жөніндегі мемлекеттік саясатының мақсаты, міндеттері мен қағидалары. Мемлекеттік жастар саясатының негізгі бағыттары. ҚР  мемлекеттік жастар саясаты аясындағы  заңнамасы. Жастардың қуқықтар мен міндеттері.</w:t>
      </w:r>
    </w:p>
    <w:p w:rsidR="00C66D86" w:rsidRPr="0017582C" w:rsidRDefault="00C66D86" w:rsidP="00E61835">
      <w:pPr>
        <w:pStyle w:val="Standard"/>
        <w:contextualSpacing/>
        <w:jc w:val="both"/>
        <w:rPr>
          <w:rFonts w:cs="Times New Roman"/>
          <w:sz w:val="28"/>
          <w:szCs w:val="28"/>
          <w:lang w:val="kk-KZ"/>
        </w:rPr>
      </w:pPr>
    </w:p>
    <w:p w:rsidR="00C66D86" w:rsidRPr="0017582C" w:rsidRDefault="00887C9C" w:rsidP="00D93C3F">
      <w:pPr>
        <w:pStyle w:val="Standard"/>
        <w:contextualSpacing/>
        <w:jc w:val="center"/>
        <w:rPr>
          <w:rFonts w:cs="Times New Roman"/>
          <w:b/>
          <w:sz w:val="28"/>
          <w:szCs w:val="28"/>
          <w:lang w:val="kk-KZ"/>
        </w:rPr>
      </w:pPr>
      <w:r w:rsidRPr="0017582C">
        <w:rPr>
          <w:rFonts w:cs="Times New Roman"/>
          <w:b/>
          <w:sz w:val="28"/>
          <w:szCs w:val="28"/>
          <w:lang w:val="kk-KZ"/>
        </w:rPr>
        <w:t>Жоспар</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1.ҚР мемлекеттік жастар саясатының нормативтік-құқықтық негіздері</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2. ҚР мемлекеттік жастар саясатының</w:t>
      </w:r>
      <w:r w:rsidRPr="0017582C">
        <w:rPr>
          <w:rFonts w:cs="Times New Roman"/>
          <w:b/>
          <w:sz w:val="28"/>
          <w:szCs w:val="28"/>
          <w:lang w:val="kk-KZ"/>
        </w:rPr>
        <w:t xml:space="preserve"> </w:t>
      </w:r>
      <w:r w:rsidRPr="0017582C">
        <w:rPr>
          <w:rFonts w:cs="Times New Roman"/>
          <w:sz w:val="28"/>
          <w:szCs w:val="28"/>
          <w:lang w:val="kk-KZ"/>
        </w:rPr>
        <w:t>негізгі бағыттары мен приоритеттері</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3. ҚР мемлекеттік жастар саясатының</w:t>
      </w:r>
      <w:r w:rsidRPr="0017582C">
        <w:rPr>
          <w:rFonts w:cs="Times New Roman"/>
          <w:b/>
          <w:sz w:val="28"/>
          <w:szCs w:val="28"/>
          <w:lang w:val="kk-KZ"/>
        </w:rPr>
        <w:t xml:space="preserve"> </w:t>
      </w:r>
      <w:r w:rsidRPr="0017582C">
        <w:rPr>
          <w:rFonts w:cs="Times New Roman"/>
          <w:sz w:val="28"/>
          <w:szCs w:val="28"/>
          <w:lang w:val="kk-KZ"/>
        </w:rPr>
        <w:t>мақсаттары мен міндеттері</w:t>
      </w:r>
    </w:p>
    <w:p w:rsidR="00C66D86" w:rsidRPr="0017582C" w:rsidRDefault="00C66D86" w:rsidP="00E61835">
      <w:pPr>
        <w:pStyle w:val="Standard"/>
        <w:contextualSpacing/>
        <w:jc w:val="both"/>
        <w:rPr>
          <w:rFonts w:cs="Times New Roman"/>
          <w:sz w:val="28"/>
          <w:szCs w:val="28"/>
          <w:lang w:val="kk-KZ"/>
        </w:rPr>
      </w:pPr>
    </w:p>
    <w:p w:rsidR="00D93C3F" w:rsidRPr="0017582C" w:rsidRDefault="00887C9C" w:rsidP="00D93C3F">
      <w:pPr>
        <w:pStyle w:val="Standard"/>
        <w:widowControl/>
        <w:ind w:firstLine="706"/>
        <w:contextualSpacing/>
        <w:jc w:val="both"/>
        <w:rPr>
          <w:rFonts w:cs="Times New Roman"/>
          <w:sz w:val="28"/>
          <w:szCs w:val="28"/>
          <w:lang w:val="kk-KZ"/>
        </w:rPr>
      </w:pPr>
      <w:r w:rsidRPr="0017582C">
        <w:rPr>
          <w:rFonts w:cs="Times New Roman"/>
          <w:sz w:val="28"/>
          <w:szCs w:val="28"/>
          <w:lang w:val="kk-KZ"/>
        </w:rPr>
        <w:t>Мемлекеттік жастар саясаты Конституцияда және Қазақстан Республикасының аумағында қолданылатын өзге де нормативтік құқықтық актілерде бекітілген жас адамның, саяси, әлеуметтік-экономикалық, жеке құқықтары мен бостандықтарын толық тануға негізделеді.</w:t>
      </w:r>
    </w:p>
    <w:p w:rsidR="00D93C3F" w:rsidRPr="0017582C" w:rsidRDefault="00887C9C" w:rsidP="00D93C3F">
      <w:pPr>
        <w:pStyle w:val="Standard"/>
        <w:widowControl/>
        <w:ind w:firstLine="706"/>
        <w:contextualSpacing/>
        <w:jc w:val="both"/>
        <w:rPr>
          <w:rFonts w:cs="Times New Roman"/>
          <w:sz w:val="28"/>
          <w:szCs w:val="28"/>
          <w:lang w:val="kk-KZ"/>
        </w:rPr>
      </w:pPr>
      <w:r w:rsidRPr="0017582C">
        <w:rPr>
          <w:rFonts w:cs="Times New Roman"/>
          <w:sz w:val="28"/>
          <w:szCs w:val="28"/>
          <w:lang w:val="kk-KZ"/>
        </w:rPr>
        <w:t>Заңда белгіленген тәртіптен тыс жас азаматтың қайсыбір бостандықтары мен құқықтарына шектеулер енгізуге, өзге жастағы азаматтар міндеттерімен салыстырғанда қосымша міндеттер жүктеуге жол берілмейді.</w:t>
      </w:r>
    </w:p>
    <w:p w:rsidR="00D93C3F" w:rsidRPr="0017582C" w:rsidRDefault="00887C9C" w:rsidP="00D93C3F">
      <w:pPr>
        <w:pStyle w:val="Standard"/>
        <w:widowControl/>
        <w:ind w:firstLine="706"/>
        <w:contextualSpacing/>
        <w:jc w:val="both"/>
        <w:rPr>
          <w:rFonts w:cs="Times New Roman"/>
          <w:sz w:val="28"/>
          <w:szCs w:val="28"/>
          <w:lang w:val="kk-KZ"/>
        </w:rPr>
      </w:pPr>
      <w:r w:rsidRPr="0017582C">
        <w:rPr>
          <w:rFonts w:cs="Times New Roman"/>
          <w:sz w:val="28"/>
          <w:szCs w:val="28"/>
          <w:lang w:val="kk-KZ"/>
        </w:rPr>
        <w:lastRenderedPageBreak/>
        <w:t>18 жасқа (кәмелеттік жасқа) толмаған тұлғалар мемлекеттің айырықша қамқорлығында болуға тиіс. Бұл ретте мемлекет кәмелетке толмағандардың жастығына орай өз әрекеттеріне толыққанды баға бере алмайтындығын, мұның өзі олардың қосымша құқықтар мен заңдық жауапкершіліктер алу мүмкіндіктерін шектейтіндігін басшылыққа алады.</w:t>
      </w:r>
    </w:p>
    <w:p w:rsidR="000D3973" w:rsidRPr="0017582C" w:rsidRDefault="00887C9C" w:rsidP="00D93C3F">
      <w:pPr>
        <w:pStyle w:val="Standard"/>
        <w:widowControl/>
        <w:ind w:firstLine="706"/>
        <w:contextualSpacing/>
        <w:jc w:val="both"/>
        <w:rPr>
          <w:rFonts w:cs="Times New Roman"/>
          <w:sz w:val="28"/>
          <w:szCs w:val="28"/>
          <w:lang w:val="kk-KZ"/>
        </w:rPr>
      </w:pPr>
      <w:r w:rsidRPr="0017582C">
        <w:rPr>
          <w:rFonts w:cs="Times New Roman"/>
          <w:sz w:val="28"/>
          <w:szCs w:val="28"/>
          <w:lang w:val="kk-KZ"/>
        </w:rPr>
        <w:t>Кәмелетке толмағандардың құқықтары мен мүдделерін барынша тиімді қорғау мақсатында дамыған елдерде қолданылып жүрген ювеналдық әділет жүйесін (мамандандырылған соттар, жасөспірімдерге арналған жазасын өтеу орындары т.б.) қалыптастыру қажет. Атқарушы билік жүйесінің барлық деңгейіндегі тиісті құрылымдар кәмелетке толмағандар арасындағы қылмыстың, бетімен кетушілік пен өзге де тәртіп бұзушылықтың алдын алу, жетім балалардың, ата-ана қамқорлығынсыз қалған балалар мен жартыкеш және сәтсіз отбасылардан шыққан балалардың құқықтары мен мүдделерін қорғау ауқымындағы кешенді шараларды үздіксіз жүзеге асырып отыруы тиіс. Ювеналдық әділеттің қалыптасуы, жастарға арналған әлеуметтік қызмет мекемелерінің дамуы қоғам тұрақтылығын нығайтумен қатар, жастар ортасындағы түрлі шиеленісті төмендетіп, қоғамның жастар арасындағы құбылыстарға айтарлықтай белсенді ықпал етуіне мүмкіндік береді.</w:t>
      </w:r>
    </w:p>
    <w:p w:rsidR="00C66D86" w:rsidRPr="0017582C" w:rsidRDefault="00887C9C" w:rsidP="00D93C3F">
      <w:pPr>
        <w:pStyle w:val="Standard"/>
        <w:widowControl/>
        <w:ind w:firstLine="706"/>
        <w:contextualSpacing/>
        <w:jc w:val="both"/>
        <w:rPr>
          <w:rFonts w:cs="Times New Roman"/>
          <w:sz w:val="28"/>
          <w:szCs w:val="28"/>
          <w:lang w:val="kk-KZ"/>
        </w:rPr>
      </w:pPr>
      <w:r w:rsidRPr="0017582C">
        <w:rPr>
          <w:rFonts w:cs="Times New Roman"/>
          <w:sz w:val="28"/>
          <w:szCs w:val="28"/>
          <w:lang w:val="kk-KZ"/>
        </w:rPr>
        <w:t>Жастардың құқықтары мен мүдделерін қорғау қоғамдағы жалпы құқықтық мәдениетті көтеруді, жастар бойына Қазақстанның мемлекеттік дамуына негіз қалайтын идеяларға, Конституцияға, заңдарға құрмет сезімін дарытуды көздейді.</w:t>
      </w:r>
    </w:p>
    <w:p w:rsidR="000D3973" w:rsidRPr="0017582C" w:rsidRDefault="00887C9C" w:rsidP="000D3973">
      <w:pPr>
        <w:pStyle w:val="Standard"/>
        <w:widowControl/>
        <w:ind w:firstLine="706"/>
        <w:contextualSpacing/>
        <w:jc w:val="both"/>
        <w:rPr>
          <w:rFonts w:cs="Times New Roman"/>
          <w:sz w:val="28"/>
          <w:szCs w:val="28"/>
          <w:lang w:val="kk-KZ"/>
        </w:rPr>
      </w:pPr>
      <w:r w:rsidRPr="0017582C">
        <w:rPr>
          <w:rFonts w:cs="Times New Roman"/>
          <w:sz w:val="28"/>
          <w:szCs w:val="28"/>
          <w:lang w:val="kk-KZ"/>
        </w:rPr>
        <w:t>Мемлекеттік жастар саясатының қажеттігі жас өркеннің өмірге қадам басып, қоғамда өз құқығын иелеумен, оның алдында жауапкершілік арқалау сәтінде бетпе-бет келетін өмір мәресінің қиындықтарымен айқындалады.</w:t>
      </w:r>
    </w:p>
    <w:p w:rsidR="000D3973" w:rsidRPr="0017582C" w:rsidRDefault="00887C9C" w:rsidP="000D3973">
      <w:pPr>
        <w:pStyle w:val="Standard"/>
        <w:widowControl/>
        <w:ind w:firstLine="706"/>
        <w:contextualSpacing/>
        <w:jc w:val="both"/>
        <w:rPr>
          <w:rFonts w:cs="Times New Roman"/>
          <w:sz w:val="28"/>
          <w:szCs w:val="28"/>
          <w:lang w:val="kk-KZ"/>
        </w:rPr>
      </w:pPr>
      <w:r w:rsidRPr="0017582C">
        <w:rPr>
          <w:rFonts w:cs="Times New Roman"/>
          <w:sz w:val="28"/>
          <w:szCs w:val="28"/>
          <w:lang w:val="kk-KZ"/>
        </w:rPr>
        <w:t>Жастар саясатын қалыптастыра отырып, мемлекет жастардың келешекте маңызды салмаққа ие болар халықтың бірден-бір белсенді тобы екендігін ескереді. Мұның өзі жастардың мемлекет құрылысындағы рөлі мен орнын жете бағаламауға жол бермеуді көздейді.</w:t>
      </w:r>
    </w:p>
    <w:p w:rsidR="000D3973" w:rsidRPr="0017582C" w:rsidRDefault="00887C9C" w:rsidP="000D3973">
      <w:pPr>
        <w:pStyle w:val="Standard"/>
        <w:widowControl/>
        <w:ind w:firstLine="706"/>
        <w:contextualSpacing/>
        <w:jc w:val="both"/>
        <w:rPr>
          <w:rFonts w:cs="Times New Roman"/>
          <w:sz w:val="28"/>
          <w:szCs w:val="28"/>
          <w:lang w:val="kk-KZ"/>
        </w:rPr>
      </w:pPr>
      <w:r w:rsidRPr="0017582C">
        <w:rPr>
          <w:rFonts w:cs="Times New Roman"/>
          <w:sz w:val="28"/>
          <w:szCs w:val="28"/>
          <w:lang w:val="kk-KZ"/>
        </w:rPr>
        <w:t>Мемлекеттік жастар саясатының дәстүрлі әлеуметтік саясаттан айырмасы ол тек өтелу тетіктерін әзірлеуге ғана сайымайды. Ол жастардың еңбек пен шығармашылық қуатын айқындайтын белсенді де жаңаша, өндірушілік аспектілерден тұрады. Бұл мемлекеттік жастар саясатын қоғамның стратегиялық ресурстарын дамытудағы бірден-бір маңызды бағыт ретінде қарастыруға мүмкіндік береді.</w:t>
      </w:r>
    </w:p>
    <w:p w:rsidR="000D3973" w:rsidRPr="0017582C" w:rsidRDefault="00887C9C" w:rsidP="000D3973">
      <w:pPr>
        <w:pStyle w:val="Standard"/>
        <w:widowControl/>
        <w:ind w:firstLine="706"/>
        <w:contextualSpacing/>
        <w:jc w:val="both"/>
        <w:rPr>
          <w:rFonts w:cs="Times New Roman"/>
          <w:sz w:val="28"/>
          <w:szCs w:val="28"/>
          <w:lang w:val="kk-KZ"/>
        </w:rPr>
      </w:pPr>
      <w:r w:rsidRPr="0017582C">
        <w:rPr>
          <w:rFonts w:cs="Times New Roman"/>
          <w:sz w:val="28"/>
          <w:szCs w:val="28"/>
          <w:lang w:val="kk-KZ"/>
        </w:rPr>
        <w:t>Қоғамдық өзгерістердің күрделілігі жас азаматтардың әлеуметтік жағынан жан-жақты қалыптасуына, жас қауым тіршілігінің барлық қалтарысына әсерін тигізді. Дәстүрлі жастар мәселелерін шешудің мазмұны мен тәрбие тәсілдері жаңа тарихи жағдайларда мүлде өзге қырынан қарастырылуға тиіс болғандықтан түбегейлі өзгерді.</w:t>
      </w:r>
    </w:p>
    <w:p w:rsidR="000D3973" w:rsidRPr="0017582C" w:rsidRDefault="00887C9C" w:rsidP="000D3973">
      <w:pPr>
        <w:pStyle w:val="Standard"/>
        <w:widowControl/>
        <w:ind w:firstLine="706"/>
        <w:contextualSpacing/>
        <w:jc w:val="both"/>
        <w:rPr>
          <w:rFonts w:cs="Times New Roman"/>
          <w:sz w:val="28"/>
          <w:szCs w:val="28"/>
          <w:lang w:val="kk-KZ"/>
        </w:rPr>
      </w:pPr>
      <w:r w:rsidRPr="0017582C">
        <w:rPr>
          <w:rFonts w:cs="Times New Roman"/>
          <w:sz w:val="28"/>
          <w:szCs w:val="28"/>
          <w:lang w:val="kk-KZ"/>
        </w:rPr>
        <w:t xml:space="preserve">Қазақстандық жас буын бойында отаншылдық, іскерлік, жауапкершілік қасиеттер қалыптастырмай, жастардың ізгілікті, рухани өркендеуіне, сондай-ақ, өткен буынның әлеуметтік-мәдени тәжірибесін, әлем өркениеті жетістіктерін игеруіне жол ашпай әлеуметтік ұстанымдағы экономикасы бар демократиялық қоғам құру мүмкін емес. Мұндай мақсаттарды жүзеге асыру жастарға, жалпы </w:t>
      </w:r>
      <w:r w:rsidRPr="0017582C">
        <w:rPr>
          <w:rFonts w:cs="Times New Roman"/>
          <w:sz w:val="28"/>
          <w:szCs w:val="28"/>
          <w:lang w:val="kk-KZ"/>
        </w:rPr>
        <w:lastRenderedPageBreak/>
        <w:t>қоғамға қатысты саясатты қалыптастыру мен жүзеге асыру ісіне жастардың өздерін белсенді түрде тартуды көздейді. Мемлекет жастарға, олардың материалдық деңгейі мен әлеуметтік жағдайына қарамастан, өмір жолын таңдау мен жеке жетістіктерге жету үшін мейлінше мол мүмкіндіктер ашуға тиіс. Сонда ғана жастар саясатының өзекті міндеті - жастардың тұлғалық қалыптасуын қамтамасыз етуі іске асатын болады.</w:t>
      </w:r>
    </w:p>
    <w:p w:rsidR="000D3973" w:rsidRPr="0017582C" w:rsidRDefault="001F567C" w:rsidP="000D3973">
      <w:pPr>
        <w:pStyle w:val="Standard"/>
        <w:widowControl/>
        <w:ind w:firstLine="706"/>
        <w:contextualSpacing/>
        <w:jc w:val="both"/>
        <w:rPr>
          <w:rFonts w:cs="Times New Roman"/>
          <w:sz w:val="28"/>
          <w:szCs w:val="28"/>
          <w:lang w:val="kk-KZ"/>
        </w:rPr>
      </w:pPr>
      <w:r>
        <w:rPr>
          <w:rFonts w:cs="Times New Roman"/>
          <w:sz w:val="28"/>
          <w:szCs w:val="28"/>
          <w:lang w:val="kk-KZ"/>
        </w:rPr>
        <w:t>Осы т</w:t>
      </w:r>
      <w:r w:rsidR="00887C9C" w:rsidRPr="0017582C">
        <w:rPr>
          <w:rFonts w:cs="Times New Roman"/>
          <w:sz w:val="28"/>
          <w:szCs w:val="28"/>
          <w:lang w:val="kk-KZ"/>
        </w:rPr>
        <w:t>ұжырымдама мемлекеттік жастар саясатының басты мақсаттарын, қағидалары мен басымдықтарын анықтауды мұрат етеді. Тұжырымдаманың ережелеріне сәйкес мемлекеттік жастар саясатын жүзеге асыратын нормативтік-құқықтық тетіктер нақтыланып, оны ұйымдастырушылық, әдістемелік және ақпараттық қамтамасыз етудің негізі қалануы тиіс.</w:t>
      </w:r>
    </w:p>
    <w:p w:rsidR="000D3973" w:rsidRPr="0017582C" w:rsidRDefault="001F567C" w:rsidP="000D3973">
      <w:pPr>
        <w:pStyle w:val="Standard"/>
        <w:widowControl/>
        <w:ind w:firstLine="706"/>
        <w:contextualSpacing/>
        <w:jc w:val="both"/>
        <w:rPr>
          <w:rFonts w:cs="Times New Roman"/>
          <w:sz w:val="28"/>
          <w:szCs w:val="28"/>
          <w:lang w:val="kk-KZ"/>
        </w:rPr>
      </w:pPr>
      <w:r>
        <w:rPr>
          <w:rFonts w:cs="Times New Roman"/>
          <w:sz w:val="28"/>
          <w:szCs w:val="28"/>
          <w:lang w:val="kk-KZ"/>
        </w:rPr>
        <w:t>Осы т</w:t>
      </w:r>
      <w:r w:rsidR="00887C9C" w:rsidRPr="0017582C">
        <w:rPr>
          <w:rFonts w:cs="Times New Roman"/>
          <w:sz w:val="28"/>
          <w:szCs w:val="28"/>
          <w:lang w:val="kk-KZ"/>
        </w:rPr>
        <w:t>ұжырымдаманың негізгі шарттарын қаржыландыру республикалық және жергілікті бюджетте мемлекеттік жастар саясатын іске асыруға бөлінген қаражат шеңберінде жүргізілуі қажет. Тұжырымдаманың жекелеген ережелерін жүзеге асыруда мемлекеттік емес, соның ішінде, шетелдік қаржы көздерін пайдалану да қарастырылуы мүмкін</w:t>
      </w:r>
    </w:p>
    <w:p w:rsidR="000D3973" w:rsidRPr="0017582C" w:rsidRDefault="00887C9C" w:rsidP="000D3973">
      <w:pPr>
        <w:pStyle w:val="Standard"/>
        <w:widowControl/>
        <w:ind w:firstLine="706"/>
        <w:contextualSpacing/>
        <w:jc w:val="both"/>
        <w:rPr>
          <w:rFonts w:cs="Times New Roman"/>
          <w:sz w:val="28"/>
          <w:szCs w:val="28"/>
          <w:lang w:val="kk-KZ"/>
        </w:rPr>
      </w:pPr>
      <w:r w:rsidRPr="0017582C">
        <w:rPr>
          <w:rFonts w:cs="Times New Roman"/>
          <w:sz w:val="28"/>
          <w:szCs w:val="28"/>
          <w:lang w:val="kk-KZ"/>
        </w:rPr>
        <w:t>Осы Тұжырымдаманы іске асырудағы басты талаптардың бірі мемлекеттік жастар саясатының ұйымдастырушылық және экономикалық тетіктерін құқықтық жағынан қамтамасыз ету, бірінші кезекте - жас азаматтардың, жастар мен балалардың қоғамдық бірлестіктерінің қатысуымен өтетін түрлі қарым-қатынастарды реттейтін Қазақстан Республикасының қолданыстағы заңдарына өзгертулер мен толықтырулар енгізу болып табылады.</w:t>
      </w:r>
    </w:p>
    <w:p w:rsidR="00C66D86" w:rsidRPr="0017582C" w:rsidRDefault="00887C9C" w:rsidP="000D3973">
      <w:pPr>
        <w:pStyle w:val="Standard"/>
        <w:widowControl/>
        <w:ind w:firstLine="706"/>
        <w:contextualSpacing/>
        <w:jc w:val="both"/>
        <w:rPr>
          <w:rFonts w:cs="Times New Roman"/>
          <w:sz w:val="28"/>
          <w:szCs w:val="28"/>
          <w:lang w:val="kk-KZ"/>
        </w:rPr>
      </w:pPr>
      <w:r w:rsidRPr="0017582C">
        <w:rPr>
          <w:rFonts w:cs="Times New Roman"/>
          <w:sz w:val="28"/>
          <w:szCs w:val="28"/>
          <w:lang w:val="kk-KZ"/>
        </w:rPr>
        <w:t>Тұжырымдама құрылымы шетелдік және отандық озық тәжірибелерді талдау мен жинақтау негізінде жасалды.</w:t>
      </w:r>
    </w:p>
    <w:p w:rsidR="000D3973" w:rsidRPr="0017582C" w:rsidRDefault="00887C9C" w:rsidP="000D3973">
      <w:pPr>
        <w:pStyle w:val="Textbody"/>
        <w:widowControl/>
        <w:tabs>
          <w:tab w:val="left" w:pos="4317"/>
          <w:tab w:val="left" w:pos="4650"/>
        </w:tabs>
        <w:ind w:firstLine="709"/>
        <w:contextualSpacing/>
        <w:jc w:val="both"/>
        <w:rPr>
          <w:rFonts w:cs="Times New Roman"/>
          <w:sz w:val="28"/>
          <w:szCs w:val="28"/>
          <w:lang w:val="kk-KZ"/>
        </w:rPr>
      </w:pPr>
      <w:r w:rsidRPr="0017582C">
        <w:rPr>
          <w:rFonts w:cs="Times New Roman"/>
          <w:sz w:val="28"/>
          <w:szCs w:val="28"/>
          <w:lang w:val="kk-KZ"/>
        </w:rPr>
        <w:t>Қазақстан Республикасының мемлекеттік жастар саясатының негізгі мақсаты - жастардың азаматтық, әлеуметтік дербес тұлғалық қалыптасуын жүзеге асыру үшін қажет құқықтық, экономикалық, ұйымдастырушылық жағдайларды жасау мен нығайту. Алға қойған мақсаттарды жүзеге асыру жастар саясатының мына бағыттарына басылымд беруді көздейді:</w:t>
      </w:r>
    </w:p>
    <w:p w:rsidR="000D3973" w:rsidRPr="0017582C" w:rsidRDefault="00887C9C" w:rsidP="000D3973">
      <w:pPr>
        <w:pStyle w:val="Textbody"/>
        <w:widowControl/>
        <w:tabs>
          <w:tab w:val="left" w:pos="4317"/>
          <w:tab w:val="left" w:pos="4650"/>
        </w:tabs>
        <w:ind w:firstLine="709"/>
        <w:contextualSpacing/>
        <w:jc w:val="both"/>
        <w:rPr>
          <w:rFonts w:cs="Times New Roman"/>
          <w:sz w:val="28"/>
          <w:szCs w:val="28"/>
          <w:lang w:val="kk-KZ"/>
        </w:rPr>
      </w:pPr>
      <w:r w:rsidRPr="0017582C">
        <w:rPr>
          <w:rFonts w:cs="Times New Roman"/>
          <w:sz w:val="28"/>
          <w:szCs w:val="28"/>
          <w:lang w:val="kk-KZ"/>
        </w:rPr>
        <w:t>1. Жастар бойынша патриотизмді қалыптастыру, жастардың ізгілікті әрі рухани дамуы.</w:t>
      </w:r>
    </w:p>
    <w:p w:rsidR="000D3973" w:rsidRPr="0017582C" w:rsidRDefault="00887C9C" w:rsidP="000D3973">
      <w:pPr>
        <w:pStyle w:val="Textbody"/>
        <w:widowControl/>
        <w:tabs>
          <w:tab w:val="left" w:pos="4317"/>
          <w:tab w:val="left" w:pos="4650"/>
        </w:tabs>
        <w:ind w:firstLine="709"/>
        <w:contextualSpacing/>
        <w:jc w:val="both"/>
        <w:rPr>
          <w:rFonts w:cs="Times New Roman"/>
          <w:sz w:val="28"/>
          <w:szCs w:val="28"/>
          <w:lang w:val="kk-KZ"/>
        </w:rPr>
      </w:pPr>
      <w:r w:rsidRPr="0017582C">
        <w:rPr>
          <w:rFonts w:cs="Times New Roman"/>
          <w:sz w:val="28"/>
          <w:szCs w:val="28"/>
          <w:lang w:val="kk-KZ"/>
        </w:rPr>
        <w:t>2. еңбек, білім беру және денсаулық сақтау саласындағы жастардың әлеуметтік құқықтарын қамтамасыз ету.</w:t>
      </w:r>
    </w:p>
    <w:p w:rsidR="000D3973" w:rsidRPr="0017582C" w:rsidRDefault="00887C9C" w:rsidP="000D3973">
      <w:pPr>
        <w:pStyle w:val="Textbody"/>
        <w:widowControl/>
        <w:tabs>
          <w:tab w:val="left" w:pos="4317"/>
          <w:tab w:val="left" w:pos="4650"/>
        </w:tabs>
        <w:ind w:firstLine="709"/>
        <w:contextualSpacing/>
        <w:jc w:val="both"/>
        <w:rPr>
          <w:rFonts w:cs="Times New Roman"/>
          <w:sz w:val="28"/>
          <w:szCs w:val="28"/>
          <w:lang w:val="kk-KZ"/>
        </w:rPr>
      </w:pPr>
      <w:r w:rsidRPr="0017582C">
        <w:rPr>
          <w:rFonts w:cs="Times New Roman"/>
          <w:sz w:val="28"/>
          <w:szCs w:val="28"/>
          <w:lang w:val="kk-KZ"/>
        </w:rPr>
        <w:t>3. Жастардың әлеуметтік-экономикалық қажеттіліктерін дербес жүзеге асыруына жағдай жасау</w:t>
      </w:r>
    </w:p>
    <w:p w:rsidR="000D3973" w:rsidRPr="0017582C" w:rsidRDefault="00887C9C" w:rsidP="000D3973">
      <w:pPr>
        <w:pStyle w:val="Textbody"/>
        <w:widowControl/>
        <w:tabs>
          <w:tab w:val="left" w:pos="4317"/>
          <w:tab w:val="left" w:pos="4650"/>
        </w:tabs>
        <w:ind w:firstLine="709"/>
        <w:contextualSpacing/>
        <w:jc w:val="both"/>
        <w:rPr>
          <w:rFonts w:cs="Times New Roman"/>
          <w:sz w:val="28"/>
          <w:szCs w:val="28"/>
          <w:lang w:val="kk-KZ"/>
        </w:rPr>
      </w:pPr>
      <w:r w:rsidRPr="0017582C">
        <w:rPr>
          <w:rFonts w:cs="Times New Roman"/>
          <w:sz w:val="28"/>
          <w:szCs w:val="28"/>
          <w:lang w:val="kk-KZ"/>
        </w:rPr>
        <w:t>4. Жастардың денесін шынықтырып, интеллектуалдық дамуына жағдай жасау.</w:t>
      </w:r>
    </w:p>
    <w:p w:rsidR="000D3973" w:rsidRPr="0017582C" w:rsidRDefault="00887C9C" w:rsidP="000D3973">
      <w:pPr>
        <w:pStyle w:val="Textbody"/>
        <w:widowControl/>
        <w:tabs>
          <w:tab w:val="left" w:pos="4317"/>
          <w:tab w:val="left" w:pos="4650"/>
        </w:tabs>
        <w:ind w:firstLine="709"/>
        <w:contextualSpacing/>
        <w:jc w:val="both"/>
        <w:rPr>
          <w:rFonts w:cs="Times New Roman"/>
          <w:sz w:val="28"/>
          <w:szCs w:val="28"/>
          <w:lang w:val="kk-KZ"/>
        </w:rPr>
      </w:pPr>
      <w:r w:rsidRPr="0017582C">
        <w:rPr>
          <w:rFonts w:cs="Times New Roman"/>
          <w:sz w:val="28"/>
          <w:szCs w:val="28"/>
          <w:lang w:val="kk-KZ"/>
        </w:rPr>
        <w:t>5. Жастардың қоғамдық игі бастамаларын қолдау мен ынталандыру.</w:t>
      </w:r>
    </w:p>
    <w:p w:rsidR="00C66D86" w:rsidRPr="0017582C" w:rsidRDefault="00887C9C" w:rsidP="000D3973">
      <w:pPr>
        <w:pStyle w:val="Textbody"/>
        <w:widowControl/>
        <w:tabs>
          <w:tab w:val="left" w:pos="4317"/>
          <w:tab w:val="left" w:pos="4650"/>
        </w:tabs>
        <w:ind w:firstLine="709"/>
        <w:contextualSpacing/>
        <w:jc w:val="both"/>
        <w:rPr>
          <w:rFonts w:cs="Times New Roman"/>
          <w:sz w:val="28"/>
          <w:szCs w:val="28"/>
          <w:lang w:val="kk-KZ"/>
        </w:rPr>
      </w:pPr>
      <w:r w:rsidRPr="0017582C">
        <w:rPr>
          <w:rFonts w:cs="Times New Roman"/>
          <w:sz w:val="28"/>
          <w:szCs w:val="28"/>
          <w:lang w:val="kk-KZ"/>
        </w:rPr>
        <w:t>6. Қазақстандық жастарды халықаралық мәдени, экономикалық, ғылыми және білім беру процестеріне тарту.</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Мемлекеттік билік органдары тарапынан жастар саясатын қалыптастыру мен іске асыру мәселесінде біртұтас көзқарас қалыптастыру төмендегі басты қағидалар үддесіне орай іске асырылуы қажет:</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 жастар мәселесіндегі демократиялық, жас азаматтардың құқықтары мен бостандықтарын сақтау;</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lastRenderedPageBreak/>
        <w:t>- өркендеу мен жаңашылдық;</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 тұрақты негіздегі мақсатты, нақты әрі тиімді іс-қимыл;</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 жалпыға ортақтық - барлық жастарды жынысына, ұлтына, әлеуметтік жағдайына және діни ұстанымына қарамастан жаппай қамту;</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 жас шамасы мен әлеуметтік әртектілік проблемалары ескерілетін сараланған көзқарас;</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 жастардың әлеуметтік жағынан неғұрлым аз қорғалған бөлігін, соның ішінде, мүгедек балаларды, денсаулығы дімкәс балаларды, жетім балаларды, көп балалы, жағдайы нашар отбасыларындағы балаларды тікелей қорғау және қолдау.</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Жастар саясатын қалыптастырудағы осы басты қағидалар заңнамалық және атқарушы биліктің орталық және жергілікті органдары тарапынан ескеріліп, олардың қызметтерін бағалаудың бір өлшеміне айналуы тиіс.</w:t>
      </w:r>
    </w:p>
    <w:p w:rsidR="00C66D86"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Осы принциптерді сақтау мемлекеттік жастар саясатында жүйелілікті қалыптастырып, біртұтас әрі нақты мағына береді және қажетті тарихи сабақтастықты қамтамасыз етеді, оның негізгі бағыттарын іске асыруда бірыңғай әдістемелік пен ұстаным жасауға мүмкіндік туғызады.</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Мемлекеттік жастар саясатын жүзеге асырудың кезеңдік сипаттағы іс-қимылдары мынадай негізгі бағыттарды қарастырады:</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1. Жастардың құқықтары мен бостандықтарының сақталуын қамтамасыз ету.</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2. Білім, еңбек және жұмыспен қамту саласындағы кепілдіктермен қамтамасыз ету.</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3. Жастардың кәсіптік, рухани және дене тәрбиесінің дамуына жағдай жасау.</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4. Жас таланттарды қолдау мен шыңдау.</w:t>
      </w:r>
    </w:p>
    <w:p w:rsidR="000D3973"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5. Жастарға әлеуметтік көмек көрсету мен қазіргі жағдайға бейімделу жүйесін қалыптастыру.</w:t>
      </w:r>
    </w:p>
    <w:p w:rsidR="00C66D86" w:rsidRPr="0017582C" w:rsidRDefault="00887C9C" w:rsidP="000D3973">
      <w:pPr>
        <w:pStyle w:val="Textbody"/>
        <w:widowControl/>
        <w:ind w:firstLine="706"/>
        <w:contextualSpacing/>
        <w:jc w:val="both"/>
        <w:rPr>
          <w:rFonts w:cs="Times New Roman"/>
          <w:sz w:val="28"/>
          <w:szCs w:val="28"/>
          <w:lang w:val="kk-KZ"/>
        </w:rPr>
      </w:pPr>
      <w:r w:rsidRPr="0017582C">
        <w:rPr>
          <w:rFonts w:cs="Times New Roman"/>
          <w:sz w:val="28"/>
          <w:szCs w:val="28"/>
          <w:lang w:val="kk-KZ"/>
        </w:rPr>
        <w:t>6. Балалар мен жастар бірлестіктерін дамытуға жәрдемдесу.</w:t>
      </w:r>
    </w:p>
    <w:p w:rsidR="00C66D86" w:rsidRPr="0017582C" w:rsidRDefault="00C66D86" w:rsidP="00E61835">
      <w:pPr>
        <w:pStyle w:val="Standard"/>
        <w:ind w:firstLine="708"/>
        <w:contextualSpacing/>
        <w:jc w:val="both"/>
        <w:rPr>
          <w:rFonts w:cs="Times New Roman"/>
          <w:sz w:val="28"/>
          <w:szCs w:val="28"/>
          <w:lang w:val="kk-KZ"/>
        </w:rPr>
      </w:pPr>
    </w:p>
    <w:p w:rsidR="00C66D86" w:rsidRPr="0017582C" w:rsidRDefault="00887C9C" w:rsidP="002B3A2F">
      <w:pPr>
        <w:pStyle w:val="Standard"/>
        <w:ind w:firstLine="708"/>
        <w:contextualSpacing/>
        <w:jc w:val="center"/>
        <w:rPr>
          <w:rFonts w:cs="Times New Roman"/>
          <w:b/>
          <w:sz w:val="28"/>
          <w:szCs w:val="28"/>
          <w:lang w:val="kk-KZ"/>
        </w:rPr>
      </w:pPr>
      <w:r w:rsidRPr="0017582C">
        <w:rPr>
          <w:rFonts w:cs="Times New Roman"/>
          <w:b/>
          <w:sz w:val="28"/>
          <w:szCs w:val="28"/>
          <w:lang w:val="kk-KZ"/>
        </w:rPr>
        <w:t>Бақылау сұрақтары:</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1.</w:t>
      </w:r>
      <w:r w:rsidR="003A2E69">
        <w:rPr>
          <w:rFonts w:cs="Times New Roman"/>
          <w:sz w:val="28"/>
          <w:szCs w:val="28"/>
          <w:lang w:val="kk-KZ"/>
        </w:rPr>
        <w:t xml:space="preserve"> </w:t>
      </w:r>
      <w:r w:rsidRPr="0017582C">
        <w:rPr>
          <w:rFonts w:cs="Times New Roman"/>
          <w:sz w:val="28"/>
          <w:szCs w:val="28"/>
          <w:lang w:val="kk-KZ"/>
        </w:rPr>
        <w:t>ҚР мемлекеттік жастар саясатының нормативтік-құқықтық  негіздері</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2. ҚР мемлекеттік жастар саясатының</w:t>
      </w:r>
      <w:r w:rsidRPr="0017582C">
        <w:rPr>
          <w:rFonts w:cs="Times New Roman"/>
          <w:b/>
          <w:sz w:val="28"/>
          <w:szCs w:val="28"/>
          <w:lang w:val="kk-KZ"/>
        </w:rPr>
        <w:t xml:space="preserve"> </w:t>
      </w:r>
      <w:r w:rsidRPr="0017582C">
        <w:rPr>
          <w:rFonts w:cs="Times New Roman"/>
          <w:sz w:val="28"/>
          <w:szCs w:val="28"/>
          <w:lang w:val="kk-KZ"/>
        </w:rPr>
        <w:t>негізгі бағыттары мен приоритеттері</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3. ҚР мемлекеттік жастар саясатының</w:t>
      </w:r>
      <w:r w:rsidRPr="0017582C">
        <w:rPr>
          <w:rFonts w:cs="Times New Roman"/>
          <w:b/>
          <w:sz w:val="28"/>
          <w:szCs w:val="28"/>
          <w:lang w:val="kk-KZ"/>
        </w:rPr>
        <w:t xml:space="preserve"> </w:t>
      </w:r>
      <w:r w:rsidRPr="0017582C">
        <w:rPr>
          <w:rFonts w:cs="Times New Roman"/>
          <w:sz w:val="28"/>
          <w:szCs w:val="28"/>
          <w:lang w:val="kk-KZ"/>
        </w:rPr>
        <w:t>мақсаттары мен міндеттері</w:t>
      </w:r>
    </w:p>
    <w:p w:rsidR="00B53872" w:rsidRPr="0017582C" w:rsidRDefault="00B53872" w:rsidP="00E61835">
      <w:pPr>
        <w:pStyle w:val="Standard"/>
        <w:ind w:firstLine="708"/>
        <w:contextualSpacing/>
        <w:jc w:val="both"/>
        <w:rPr>
          <w:rFonts w:cs="Times New Roman"/>
          <w:sz w:val="28"/>
          <w:szCs w:val="28"/>
          <w:lang w:val="kk-KZ"/>
        </w:rPr>
      </w:pPr>
    </w:p>
    <w:p w:rsidR="00C66D86" w:rsidRPr="0017582C" w:rsidRDefault="00676E96" w:rsidP="0017582C">
      <w:pPr>
        <w:pStyle w:val="Standard"/>
        <w:ind w:firstLine="708"/>
        <w:contextualSpacing/>
        <w:jc w:val="center"/>
        <w:rPr>
          <w:rFonts w:cs="Times New Roman"/>
          <w:b/>
          <w:sz w:val="28"/>
          <w:szCs w:val="28"/>
          <w:lang w:val="kk-KZ"/>
        </w:rPr>
      </w:pPr>
      <w:r w:rsidRPr="0017582C">
        <w:rPr>
          <w:rFonts w:cs="Times New Roman"/>
          <w:b/>
          <w:sz w:val="28"/>
          <w:szCs w:val="28"/>
          <w:lang w:val="kk-KZ"/>
        </w:rPr>
        <w:t>Ә</w:t>
      </w:r>
      <w:r w:rsidR="00887C9C" w:rsidRPr="0017582C">
        <w:rPr>
          <w:rFonts w:cs="Times New Roman"/>
          <w:b/>
          <w:sz w:val="28"/>
          <w:szCs w:val="28"/>
          <w:lang w:val="kk-KZ"/>
        </w:rPr>
        <w:t>дебиеттер:</w:t>
      </w:r>
    </w:p>
    <w:p w:rsidR="0017582C" w:rsidRPr="0017582C" w:rsidRDefault="00676E96"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w:t>
      </w:r>
      <w:r w:rsidR="0017582C" w:rsidRPr="0017582C">
        <w:rPr>
          <w:rFonts w:cs="Times New Roman"/>
          <w:sz w:val="28"/>
          <w:szCs w:val="28"/>
          <w:lang w:val="kk-KZ"/>
        </w:rPr>
        <w:t xml:space="preserve"> тұжырымдамасы</w:t>
      </w:r>
    </w:p>
    <w:p w:rsidR="0017582C" w:rsidRPr="0017582C" w:rsidRDefault="00676E96" w:rsidP="00E61835">
      <w:pPr>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Назарбаевтің «Қазақстан-2050» стратегиясы</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w:t>
      </w:r>
      <w:r w:rsidRPr="0017582C">
        <w:rPr>
          <w:rFonts w:cs="Times New Roman"/>
          <w:sz w:val="28"/>
          <w:szCs w:val="28"/>
          <w:lang w:val="kk-KZ"/>
        </w:rPr>
        <w:lastRenderedPageBreak/>
        <w:t>политологического анализа. Казахстан-Спектр.-207.-С 103-1086.</w:t>
      </w:r>
    </w:p>
    <w:p w:rsidR="00676E96" w:rsidRPr="0017582C" w:rsidRDefault="00676E96" w:rsidP="00E61835">
      <w:pPr>
        <w:pStyle w:val="Standard"/>
        <w:ind w:firstLine="708"/>
        <w:contextualSpacing/>
        <w:jc w:val="both"/>
        <w:rPr>
          <w:rFonts w:cs="Times New Roman"/>
          <w:sz w:val="28"/>
          <w:szCs w:val="28"/>
          <w:lang w:val="kk-KZ"/>
        </w:rPr>
      </w:pPr>
    </w:p>
    <w:p w:rsidR="0017582C" w:rsidRPr="0017582C" w:rsidRDefault="0017582C" w:rsidP="00E61835">
      <w:pPr>
        <w:pStyle w:val="Standard"/>
        <w:contextualSpacing/>
        <w:jc w:val="both"/>
        <w:rPr>
          <w:rFonts w:cs="Times New Roman"/>
          <w:b/>
          <w:sz w:val="28"/>
          <w:szCs w:val="28"/>
          <w:lang w:val="kk-KZ"/>
        </w:rPr>
      </w:pPr>
    </w:p>
    <w:p w:rsidR="0017582C" w:rsidRPr="0017582C" w:rsidRDefault="0017582C" w:rsidP="00E61835">
      <w:pPr>
        <w:pStyle w:val="Standard"/>
        <w:contextualSpacing/>
        <w:jc w:val="both"/>
        <w:rPr>
          <w:rFonts w:cs="Times New Roman"/>
          <w:b/>
          <w:sz w:val="28"/>
          <w:szCs w:val="28"/>
          <w:lang w:val="kk-KZ"/>
        </w:rPr>
      </w:pPr>
    </w:p>
    <w:p w:rsidR="00C66D86" w:rsidRPr="0017582C" w:rsidRDefault="0017582C" w:rsidP="00E61835">
      <w:pPr>
        <w:pStyle w:val="Standard"/>
        <w:contextualSpacing/>
        <w:jc w:val="both"/>
        <w:rPr>
          <w:rFonts w:cs="Times New Roman"/>
          <w:b/>
          <w:sz w:val="28"/>
          <w:szCs w:val="28"/>
          <w:lang w:val="kk-KZ"/>
        </w:rPr>
      </w:pPr>
      <w:r w:rsidRPr="0017582C">
        <w:rPr>
          <w:rFonts w:cs="Times New Roman"/>
          <w:b/>
          <w:sz w:val="28"/>
          <w:szCs w:val="28"/>
          <w:lang w:val="kk-KZ"/>
        </w:rPr>
        <w:t xml:space="preserve">Дәріс </w:t>
      </w:r>
      <w:r w:rsidR="00887C9C" w:rsidRPr="0017582C">
        <w:rPr>
          <w:rFonts w:cs="Times New Roman"/>
          <w:b/>
          <w:sz w:val="28"/>
          <w:szCs w:val="28"/>
          <w:lang w:val="kk-KZ"/>
        </w:rPr>
        <w:t>4.</w:t>
      </w:r>
      <w:r w:rsidR="00887C9C" w:rsidRPr="0017582C">
        <w:rPr>
          <w:rFonts w:cs="Times New Roman"/>
          <w:sz w:val="28"/>
          <w:szCs w:val="28"/>
          <w:lang w:val="kk-KZ"/>
        </w:rPr>
        <w:t xml:space="preserve"> </w:t>
      </w:r>
      <w:r w:rsidR="00887C9C" w:rsidRPr="0017582C">
        <w:rPr>
          <w:rFonts w:cs="Times New Roman"/>
          <w:b/>
          <w:sz w:val="28"/>
          <w:szCs w:val="28"/>
          <w:lang w:val="kk-KZ"/>
        </w:rPr>
        <w:t>ҚР жастарының мемлекеттік әлеуметтык - экономикалык саясаты</w:t>
      </w:r>
    </w:p>
    <w:p w:rsidR="00C66D86" w:rsidRPr="0017582C" w:rsidRDefault="00C66D86" w:rsidP="00E61835">
      <w:pPr>
        <w:pStyle w:val="Standard"/>
        <w:contextualSpacing/>
        <w:jc w:val="both"/>
        <w:rPr>
          <w:rFonts w:cs="Times New Roman"/>
          <w:sz w:val="28"/>
          <w:szCs w:val="28"/>
          <w:lang w:val="kk-KZ"/>
        </w:rPr>
      </w:pPr>
    </w:p>
    <w:p w:rsidR="00C66D86" w:rsidRPr="0017582C" w:rsidRDefault="0017582C" w:rsidP="00E61835">
      <w:pPr>
        <w:pStyle w:val="Standard"/>
        <w:contextualSpacing/>
        <w:jc w:val="both"/>
        <w:rPr>
          <w:rFonts w:cs="Times New Roman"/>
          <w:sz w:val="28"/>
          <w:szCs w:val="28"/>
          <w:lang w:val="kk-KZ"/>
        </w:rPr>
      </w:pPr>
      <w:r w:rsidRPr="0017582C">
        <w:rPr>
          <w:rFonts w:cs="Times New Roman"/>
          <w:b/>
          <w:sz w:val="28"/>
          <w:szCs w:val="28"/>
          <w:lang w:val="kk-KZ"/>
        </w:rPr>
        <w:t>М</w:t>
      </w:r>
      <w:r w:rsidR="00887C9C" w:rsidRPr="0017582C">
        <w:rPr>
          <w:rFonts w:cs="Times New Roman"/>
          <w:b/>
          <w:sz w:val="28"/>
          <w:szCs w:val="28"/>
          <w:lang w:val="kk-KZ"/>
        </w:rPr>
        <w:t>ақсаты:</w:t>
      </w:r>
      <w:r w:rsidRPr="0017582C">
        <w:rPr>
          <w:rFonts w:cs="Times New Roman"/>
          <w:sz w:val="28"/>
          <w:szCs w:val="28"/>
          <w:lang w:val="kk-KZ"/>
        </w:rPr>
        <w:t xml:space="preserve"> Жұ</w:t>
      </w:r>
      <w:r w:rsidR="00887C9C" w:rsidRPr="0017582C">
        <w:rPr>
          <w:rFonts w:cs="Times New Roman"/>
          <w:sz w:val="28"/>
          <w:szCs w:val="28"/>
          <w:lang w:val="kk-KZ"/>
        </w:rPr>
        <w:t>мыспен қамтылуы, әлеуметтік қамтамас етліу</w:t>
      </w:r>
      <w:r w:rsidRPr="0017582C">
        <w:rPr>
          <w:rFonts w:cs="Times New Roman"/>
          <w:sz w:val="28"/>
          <w:szCs w:val="28"/>
          <w:lang w:val="kk-KZ"/>
        </w:rPr>
        <w:t>і</w:t>
      </w:r>
      <w:r w:rsidR="00887C9C" w:rsidRPr="0017582C">
        <w:rPr>
          <w:rFonts w:cs="Times New Roman"/>
          <w:sz w:val="28"/>
          <w:szCs w:val="28"/>
          <w:lang w:val="kk-KZ"/>
        </w:rPr>
        <w:t>, жастарды және жас отбастарын  қолдау. Ғылым және білім беру саласындағы мемлекеттің қолдау. Денсаулық сақтау, дене шынықтыру және спорт саласындағы мемлекеттің қолдауы. ҚР жастарының халықаралық ынтымақтастықа, кәсіпкерліке және дарынды жастарға бағытталған саясаты.</w:t>
      </w:r>
    </w:p>
    <w:p w:rsidR="00C66D86" w:rsidRPr="0017582C" w:rsidRDefault="00C66D86" w:rsidP="00E61835">
      <w:pPr>
        <w:pStyle w:val="Standard"/>
        <w:contextualSpacing/>
        <w:jc w:val="both"/>
        <w:rPr>
          <w:rFonts w:cs="Times New Roman"/>
          <w:b/>
          <w:sz w:val="28"/>
          <w:szCs w:val="28"/>
          <w:lang w:val="kk-KZ"/>
        </w:rPr>
      </w:pPr>
    </w:p>
    <w:p w:rsidR="00C66D86" w:rsidRPr="0017582C" w:rsidRDefault="00887C9C" w:rsidP="0017582C">
      <w:pPr>
        <w:pStyle w:val="Standard"/>
        <w:contextualSpacing/>
        <w:jc w:val="center"/>
        <w:rPr>
          <w:rFonts w:cs="Times New Roman"/>
          <w:b/>
          <w:sz w:val="28"/>
          <w:szCs w:val="28"/>
          <w:lang w:val="kk-KZ"/>
        </w:rPr>
      </w:pPr>
      <w:r w:rsidRPr="0017582C">
        <w:rPr>
          <w:rFonts w:cs="Times New Roman"/>
          <w:b/>
          <w:sz w:val="28"/>
          <w:szCs w:val="28"/>
          <w:lang w:val="kk-KZ"/>
        </w:rPr>
        <w:t>Жоспар</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1.Бүгінгі жастардың экономикалық жағдайы және еңбек нарығындағы жасалып жатқан іс-шаралар</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2. Жастардың жеке категорияларын мемлекет тарапынан әлеуметтік қорғау және қолдауы</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3. Жастардың халықаралық ынтымақтастығын нығайту бағытындағы және жастардың касіби біліктілігі мен талантын қолдауындағы ҚР саясаты</w:t>
      </w:r>
    </w:p>
    <w:p w:rsidR="0017582C" w:rsidRPr="0017582C" w:rsidRDefault="0017582C" w:rsidP="00E61835">
      <w:pPr>
        <w:pStyle w:val="Textbody"/>
        <w:contextualSpacing/>
        <w:jc w:val="both"/>
        <w:rPr>
          <w:rFonts w:cs="Times New Roman"/>
          <w:b/>
          <w:bCs/>
          <w:sz w:val="28"/>
          <w:szCs w:val="28"/>
          <w:lang w:val="kk-KZ"/>
        </w:rPr>
      </w:pPr>
    </w:p>
    <w:p w:rsidR="0017582C" w:rsidRPr="0017582C" w:rsidRDefault="00887C9C" w:rsidP="0017582C">
      <w:pPr>
        <w:pStyle w:val="Textbody"/>
        <w:ind w:firstLine="706"/>
        <w:contextualSpacing/>
        <w:jc w:val="both"/>
        <w:rPr>
          <w:rFonts w:cs="Times New Roman"/>
          <w:sz w:val="28"/>
          <w:szCs w:val="28"/>
          <w:lang w:val="kk-KZ"/>
        </w:rPr>
      </w:pPr>
      <w:r w:rsidRPr="0017582C">
        <w:rPr>
          <w:rFonts w:cs="Times New Roman"/>
          <w:sz w:val="28"/>
          <w:szCs w:val="28"/>
          <w:lang w:val="kk-KZ"/>
        </w:rPr>
        <w:t>Жаңа нарықтық заманда еліміздің алдынан ашылып тұрған жаңа мүмкіндіктер туралы айта отырып, әлі күнге дейін өзекті саналатын әлеуметтік мәселелердің шешілу жолдарын көрсетті. Осы орайда мемлекет басшысы жаңа Жалпыға Ортақ Еңбек Қоғамы туралы өзінің идеясын баршаға ұсынды. Идеяның негізгі басымдықтары, басты міндеттері мен жаңғырту үдерісінің табыстылығына әкелетін қағидаттарын белгілеп берді. Елбасы «Нұр Отан» Халықтық Демократиялық партиясы мен Үкімет алдына аталған жобаны жүзеге асыруға негізделген бірқатар тапсырмаларды қойды.</w:t>
      </w:r>
    </w:p>
    <w:p w:rsidR="00C66D86" w:rsidRPr="0017582C" w:rsidRDefault="00887C9C" w:rsidP="0017582C">
      <w:pPr>
        <w:pStyle w:val="Textbody"/>
        <w:ind w:firstLine="706"/>
        <w:contextualSpacing/>
        <w:jc w:val="both"/>
        <w:rPr>
          <w:rFonts w:cs="Times New Roman"/>
          <w:sz w:val="28"/>
          <w:szCs w:val="28"/>
          <w:lang w:val="kk-KZ"/>
        </w:rPr>
      </w:pPr>
      <w:r w:rsidRPr="0017582C">
        <w:rPr>
          <w:rFonts w:cs="Times New Roman"/>
          <w:sz w:val="28"/>
          <w:szCs w:val="28"/>
          <w:lang w:val="kk-KZ"/>
        </w:rPr>
        <w:t>Қазіргі таңда әлеуметтанушылар «жастар» деген ұғымды жас ерекшеліктер және сонымен байланысты қызмет түрлерінің негізінде пайда болатын топтасқан көпшіліктің жалпылама жиынтығы ретінде айқындайды. Қысқа мағынада, жастар–жас адамдардың әлеуметтік жағдайының ерекшелiктерi, олардың қоғамның әлеуметтік құрылымындағы орны мен қызметі, ерекше құндылықтары мен мүдделері негізінде бөлінетін әлеуметтік-демографиялық топ.</w:t>
      </w:r>
    </w:p>
    <w:p w:rsidR="00C66D86" w:rsidRPr="0017582C" w:rsidRDefault="00887C9C" w:rsidP="0017582C">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Жастарға қатысты мәселелер қашанда бірінші кезекте болуы және бәрімізді де толғандыруы тиіс. Себебі ел ертеңі жастарымыздың тұлға ретінде қалыптасып, белгілі бір мамандықтың иесі болуы өте маңызды. Өйткені нарық экономикасы басталған тұста оқи алмай қалған немесе өздері де оқуға жеткілікті мән бермеген кейбір жастар қазір бірі базарда, бірі көлік сатып алып, «таксист» болумен күн көріп жүр. Жастар масылдыққа бой алдыратын болса, мемлекеттің де болашағы болмайды! Сондықан Елбасымыз жастадың кәсіптік-техникалық блім алуына өте үлкен мән беріп отыр. Елімізде орта деңгейлі кәсіп иелері жетіспейтінін ескерсек, біздің Сарысу ауданында арнайы колледждер мен кәсіптік лицейлер бар екендігін ұмытпауымыз қажет.</w:t>
      </w:r>
    </w:p>
    <w:p w:rsidR="00C66D86" w:rsidRPr="0017582C" w:rsidRDefault="00887C9C" w:rsidP="0017582C">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lastRenderedPageBreak/>
        <w:t>Елбасы тапсырмаларынан туындайтын міндеттерді саралай келе, жастар тәжірибесін ұйымдастырудың құқықтық нормалары қажет екендігі белгілі болды. Мұнда, ауданымызда биылғы жартыжылдықта 103 жас «Жастар тәжірибесі» бағдарламасы арқылы 6 айлық жұмысқа тартылса, олардың тек 3-уі ғана тұрақты жұмысқа орналасқан екен. Бұл дегеніміз, 100 жастың жұмыссыздар қатарына қайта қосылғандығын білдіреді. Дәл осындай жағдайды, Елбасы мысал ретінде келтірген болатын. Бұл жайттарда алдағы уақытта оң шешімін табар деген үміттеміз.</w:t>
      </w:r>
    </w:p>
    <w:p w:rsidR="00C66D86" w:rsidRPr="0017582C" w:rsidRDefault="00887C9C" w:rsidP="0017582C">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Жас мамандарға келетін болсақ, осы мақсатқа айрықша мән беріп отырған Мемлекет басшысы Н.Ә.Назарбаевтың «Дипломмен ауылға» бағдарламасы аясында, 2012 жылы Сарысу ауданына жұмыс істеу және тұру үшін келген денсаулық сақтау, білім беру, әлеуметтік қамсыздандыру, мәдениет және спорт салаларына келген 12 жас маманға 1 млн. 359 мың 120 теңге көлемінде көтерме жәрдемақы төленіп, тұрғын-үй сатып аламын деуші 6 жас маманға 13 млн. 478 мың теңге көлемінде бюджеттік кредит берілді.</w:t>
      </w:r>
    </w:p>
    <w:p w:rsidR="00C66D86" w:rsidRPr="0017582C" w:rsidRDefault="00887C9C" w:rsidP="0017582C">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Көшбасшымыз Н.Ә.Назарбаевтың ел Тәуелсіздігінің 20 жылдығына арналған салтанатты жиынындағы сөзінде, «Ақпараттық Қазақстан-2030» мемлекеттік бағдарламасын әзірлейтін уақыт келгендігі туралы айтқан сөзіне орай түінді ұсыныс айтып өтсем. Осы мақсатта, аудан жастарына техникалық және кәсіптік білім беретін оқу орындары жанына немесе дербес түрде аудан орталығынан «Жастар» интернет орталығы ашылса деген ұсынысым бар. Заманауи компьютерлермен, арнайы бағдарламалармен жабдықталған «Жастар» интернет орталығы тек білім алумен емес, сондай-ақ жастардың ой-өрісін, шығармашылығын дамытатын құтты мекен болар еді.</w:t>
      </w:r>
    </w:p>
    <w:p w:rsidR="00C66D86" w:rsidRPr="0017582C" w:rsidRDefault="00887C9C" w:rsidP="0017582C">
      <w:pPr>
        <w:pStyle w:val="Textbody"/>
        <w:widowControl/>
        <w:spacing w:after="0"/>
        <w:ind w:firstLine="706"/>
        <w:contextualSpacing/>
        <w:jc w:val="both"/>
        <w:rPr>
          <w:rFonts w:cs="Times New Roman"/>
          <w:sz w:val="28"/>
          <w:szCs w:val="28"/>
          <w:lang w:val="kk-KZ"/>
        </w:rPr>
      </w:pPr>
      <w:r w:rsidRPr="0017582C">
        <w:rPr>
          <w:rStyle w:val="StrongEmphasis"/>
          <w:rFonts w:cs="Times New Roman"/>
          <w:b w:val="0"/>
          <w:bCs w:val="0"/>
          <w:sz w:val="28"/>
          <w:szCs w:val="28"/>
          <w:lang w:val="kk-KZ"/>
        </w:rPr>
        <w:t>Елдің ел болып, оның болашағының баянды да тұғырлы болуы, сол елдің жастарының қолында. Мемлекет басшысы Н.Ә.Назарбаевтың елімізді әлеуметтік жаңғырту бағытындағы тапсырмалары, одан туындайтын міндеттер аудан тұрғындары арасында, әсіресе жастар ортасында қызу талқыланып жатқанын атап өту керек. Әлеуметтік қорғаудан – әлеуметтік өрлеуге бағытталған Елбасының «Қазақстанның әлеуметтік жаңғыртылуы: Жалпыға Ортақ Еңбек Қоғамына қарай 20 қадам» атты бағдарламалық тұжырымдамасында қазақстандық дамудың мақсаттары мен міндеттері жайлы және ел жастарына деген қамқорлық, оларға барынша жағдай жасау толық айтылған.</w:t>
      </w:r>
    </w:p>
    <w:p w:rsidR="00C66D86" w:rsidRPr="0017582C" w:rsidRDefault="00887C9C" w:rsidP="0017582C">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Шынында да, «Мемлекеттік жастар саясаты туралы» заң жобасы бүгінде қоғамда, Парламент қабырғасында қызу талқылану үстінде. Әрине, жастарымыздың өмірінде шешімін күткен мәселелер жеткілікті. Жастар саясатын кешенді түрде саралау, реттеу, бүгінгі күннің мәселесі. Парламент Мәжілісінің депутаттарынан құрылған жұмыс тобы өңірлерді аралап, жастармен кездесіп, ұсыныс пікірлерді ой елегінен өткізуде. Мұндағы мақсат – қабылданатын заң жобасына енгізілетін өзгертулер мен толықтыруларды айқындау. Жастардың мәртебесін көтеру, әлеуметтік мәселелерін шешу, жақсы білім алып, еңбек етуіне, отбасын құруына жағдай жасау керек. Өзім де аталған заң жобасына облыстық «Жас Отанның» Кеңес отырыснда бірнеше ұсынысымды бердім.</w:t>
      </w:r>
    </w:p>
    <w:p w:rsidR="00C66D86" w:rsidRPr="0017582C" w:rsidRDefault="00887C9C" w:rsidP="0017582C">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lastRenderedPageBreak/>
        <w:t>Осы орайда, жастарды жұмыспен толық қамту, олрдың қоғамдағы орнының маңызын арттыру – басты мәселенің бірі болып отыр. Елбасымыз «Мен жас ұрпақтың ел болашағы үшін маңызын әрқашанда атап көрсетіп келдім және атап көрсете беремін. Мемлекет әрбір жас адамның өз еліне міндетті түрде қажет болуы үшін бәрін де жасайды» дей отырып, ҚР-ның Үкіметіне ҚР Президенті жанындағы Жастар саясаты жөніндегі Кеңеспен бірлесіп «Мемлекеттік жастар саясаты туралы» ҚР Заңына жас маманның мәртебесін құқықтық айқындау, оның ең төменгі әлеуметтік пакеті және басқа да мәселелер бойынша өзгерістер енгізу туралы заңды қарастыруды тапсырды. Аталған мәселе еліміздің қоғамдық-саяси, әлеуметтік өмірінде жастардың бәсекеге қабілетті болып, азаматтық белсендлігін арттыруға бағытталған.</w:t>
      </w:r>
    </w:p>
    <w:p w:rsidR="00C66D86" w:rsidRPr="0017582C" w:rsidRDefault="00887C9C" w:rsidP="0017582C">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Елбасымыздың әлеуметтік жаңғырту жолындағы бағдарламасындағы</w:t>
      </w:r>
      <w:r w:rsidRPr="0017582C">
        <w:rPr>
          <w:rFonts w:cs="Times New Roman"/>
          <w:iCs/>
          <w:sz w:val="28"/>
          <w:szCs w:val="28"/>
          <w:lang w:val="kk-KZ"/>
        </w:rPr>
        <w:t>,</w:t>
      </w:r>
      <w:r w:rsidRPr="0017582C">
        <w:rPr>
          <w:rStyle w:val="a6"/>
          <w:rFonts w:cs="Times New Roman"/>
          <w:i w:val="0"/>
          <w:sz w:val="28"/>
          <w:szCs w:val="28"/>
          <w:lang w:val="kk-KZ"/>
        </w:rPr>
        <w:t>жастардың техникалық және кәсіптік білім алуын, оларды индустрияландыру бағдарламасына қатысуға ынталандыру және тартудың нақты шараларын әзірлу жөніндегі тапасырмасы, экономикамыз әртараптанып, өндірісіміз өркендеу үстіндегі шақта сұранысқа сай мамандықтарды меңгеру замандастарымыздың басты мақсаты.</w:t>
      </w:r>
      <w:r w:rsidRPr="0017582C">
        <w:rPr>
          <w:rFonts w:cs="Times New Roman"/>
          <w:sz w:val="28"/>
          <w:szCs w:val="28"/>
          <w:lang w:val="kk-KZ"/>
        </w:rPr>
        <w:t>Ондағы негізгі бағыт – жас қазақстандықтарды дербес өмірге, бастамашыл еңбекке бейімдеудің тиімді жүйесін құру көзделіп отыр.</w:t>
      </w:r>
    </w:p>
    <w:p w:rsidR="00C66D86" w:rsidRPr="0017582C" w:rsidRDefault="00887C9C" w:rsidP="009C7FCA">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Сонымен қатар, аталған құжатта 2007 жылы қабылданған«Мемлекеттік жастар саясаты туралы» Заңы бүгінгі заман талаптарына жауап бере алмауына байланысты, аталмыш Заңды жаңарту қажеттігі сөз болды.</w:t>
      </w:r>
    </w:p>
    <w:p w:rsidR="00C66D86" w:rsidRPr="0017582C" w:rsidRDefault="00887C9C" w:rsidP="009C7FCA">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Сондықтан, Елбасы жас мамандарды еңбекке орналастырудың кепілдіктері мен әлеуметтік пакеті туралы, жастар тәжірибесін ұйымдастырудың тәртібі туралы құқықтық нормалар қажетекендігіне баса назар аударған. Осы орайда, жастарымыз туған елінде, туған жерінде еңбек етіп, өз әлеуеттерін жүзеге асырулары қажет. Бұл жөнінде Елбасымыз: «Біздің жастар елеспен өмір сүрмеуге тиіс. Қазақстаннан тыс жерде жұмақ жоқ. Еш жерде, әлемнің ешбір елінде бәріне бірден ие болу мүмкін емес. Ол үшін мемлекет барлық жағдайлар жасауда және одан әрі де жасай беретін болады» деп ерекше тоқталды. Соңғы жылдар ішіндегі экономикалық реформаларды талдау жастар арасындағы жұмыссыздықтың өсе түскендігін көрсетті. Сонымен бірге жастарды жұмысқа орналастыру да төмендеп кеткен. Ресми жағынан алғанда, жас еңбек ресурстарының саны айтарлықтай жоғары, бұл жұмыссыздардың өсе түскеңдігін болжауға мүмкіндік береді. Мұнымен бірге белгіленген жұмыс орындарына қабылдаудың қысқара түсуі жөне орта арнаулы оқу орындарына қабылдаудың азайғандығы байқалады. Ендеше оқу орнын бітірушілердің көпшілігі жұмыссыз қалады деген сөз.</w:t>
      </w:r>
    </w:p>
    <w:p w:rsidR="00C66D86" w:rsidRPr="0017582C" w:rsidRDefault="00887C9C" w:rsidP="009C7FCA">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Жұмыс күшіне деген сұраныс пен ұсыныстың арасындағы айырмашьшық өсе түсуде. Бүгінде жасөспірімдер мен қыздар ақысы төмен әрі біліктілігі төмен жұмыстарға қызықпайды, соған қарамастан жоғары оқу орындарыньщ басым көпішлігінің мамандар даярлау сапасы еңбек рыногінің талаптарына сай келмей отыр.</w:t>
      </w:r>
    </w:p>
    <w:p w:rsidR="00C66D86" w:rsidRPr="0017582C" w:rsidRDefault="00887C9C" w:rsidP="009C7FCA">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lastRenderedPageBreak/>
        <w:t>Мұндай жағдайда жастар арасында әлеуметтік қорғансыздық сезімі өсе</w:t>
      </w:r>
      <w:r w:rsidR="009C7FCA">
        <w:rPr>
          <w:rFonts w:cs="Times New Roman"/>
          <w:sz w:val="28"/>
          <w:szCs w:val="28"/>
          <w:lang w:val="kk-KZ"/>
        </w:rPr>
        <w:t xml:space="preserve"> </w:t>
      </w:r>
      <w:r w:rsidRPr="0017582C">
        <w:rPr>
          <w:rFonts w:cs="Times New Roman"/>
          <w:sz w:val="28"/>
          <w:szCs w:val="28"/>
          <w:lang w:val="kk-KZ"/>
        </w:rPr>
        <w:t>түседі және олар өздерінің өмірлік деңгейін кез келген жолдармен көтеруге</w:t>
      </w:r>
      <w:r w:rsidR="009C7FCA">
        <w:rPr>
          <w:rFonts w:cs="Times New Roman"/>
          <w:sz w:val="28"/>
          <w:szCs w:val="28"/>
          <w:lang w:val="kk-KZ"/>
        </w:rPr>
        <w:t xml:space="preserve"> </w:t>
      </w:r>
      <w:r w:rsidRPr="0017582C">
        <w:rPr>
          <w:rFonts w:cs="Times New Roman"/>
          <w:sz w:val="28"/>
          <w:szCs w:val="28"/>
          <w:lang w:val="kk-KZ"/>
        </w:rPr>
        <w:t>ұмтылады.</w:t>
      </w:r>
    </w:p>
    <w:p w:rsidR="00C66D86" w:rsidRPr="0017582C" w:rsidRDefault="00887C9C" w:rsidP="009C7FCA">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Нақты индустриалдық әлем, нарықтық заман тұрақсыздық пен әлеуметтік жөне жеке жағдайдағы тұйықталуға ұмтылдырады? білім алу, еңбек, жүйелі құндылық плюрализмінде бұрын болмаған кең көлемдегі таңдауды тудырады. Бүгіңде жоғары оқу орньш бітіруші мамандық тандау жұмыс іздеу және еңбектің сапалы нәтижелеріне тікелей жауапты болып отыр. Сонымен қатар қазақстандық қоғамның тоқырау жагдайы өлеуметтік дамуды қиындатады.</w:t>
      </w:r>
    </w:p>
    <w:p w:rsidR="00C66D86" w:rsidRPr="0017582C" w:rsidRDefault="00887C9C" w:rsidP="009C7FCA">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Статистикаға қарасақ, бүгінгі жұмыссыздардың үш бөлігіне жас адамдар. Бес пайызы ғана оның мәнінде көркею үстіңце, ал үштен екісі кедейшілік тауқыметін тартуда немесе одан да қиын жағдайда. Көптеген жас отбасылар үшін балалы болу қол жетпес арман секілді, туу көрсеткіші өте төмен, соған қарамастан жастар арасындағы өлім деңгейі қарттармен салыстырганда екі есе жоғары.</w:t>
      </w:r>
    </w:p>
    <w:p w:rsidR="00C66D86" w:rsidRPr="0017582C" w:rsidRDefault="00C66D86" w:rsidP="00E61835">
      <w:pPr>
        <w:pStyle w:val="Standard"/>
        <w:contextualSpacing/>
        <w:jc w:val="both"/>
        <w:rPr>
          <w:rFonts w:cs="Times New Roman"/>
          <w:sz w:val="28"/>
          <w:szCs w:val="28"/>
          <w:lang w:val="kk-KZ"/>
        </w:rPr>
      </w:pPr>
    </w:p>
    <w:p w:rsidR="00C66D86" w:rsidRPr="0017582C" w:rsidRDefault="00887C9C" w:rsidP="009C7FCA">
      <w:pPr>
        <w:pStyle w:val="Standard"/>
        <w:ind w:firstLine="708"/>
        <w:contextualSpacing/>
        <w:jc w:val="center"/>
        <w:rPr>
          <w:rFonts w:cs="Times New Roman"/>
          <w:b/>
          <w:sz w:val="28"/>
          <w:szCs w:val="28"/>
          <w:lang w:val="kk-KZ"/>
        </w:rPr>
      </w:pPr>
      <w:r w:rsidRPr="0017582C">
        <w:rPr>
          <w:rFonts w:cs="Times New Roman"/>
          <w:b/>
          <w:sz w:val="28"/>
          <w:szCs w:val="28"/>
          <w:lang w:val="kk-KZ"/>
        </w:rPr>
        <w:t>Бақылау сұрақтары:</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1.Бүгінгі жастардың экономикалық жағдайы және еңбек нарығындағы жасалып жатқан іс-шаралар</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2. Жастардың жеке категорияларын мемлекет тарапынан әлеуметтік қорғау және қолдауы</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3. Жастардың халықаралық ынтымақтастығын нығайту бағытындағы және жастардың касіби біліктілігі мен талантын қолдауындағы ҚР саясаты</w:t>
      </w:r>
    </w:p>
    <w:p w:rsidR="00B53872" w:rsidRPr="0017582C" w:rsidRDefault="00B53872" w:rsidP="00E61835">
      <w:pPr>
        <w:pStyle w:val="Standard"/>
        <w:ind w:firstLine="708"/>
        <w:contextualSpacing/>
        <w:jc w:val="both"/>
        <w:rPr>
          <w:rFonts w:cs="Times New Roman"/>
          <w:sz w:val="28"/>
          <w:szCs w:val="28"/>
          <w:lang w:val="kk-KZ"/>
        </w:rPr>
      </w:pPr>
    </w:p>
    <w:p w:rsidR="00C66D86" w:rsidRPr="0017582C" w:rsidRDefault="00676E96" w:rsidP="009C7FCA">
      <w:pPr>
        <w:pStyle w:val="Standard"/>
        <w:ind w:firstLine="708"/>
        <w:contextualSpacing/>
        <w:jc w:val="center"/>
        <w:rPr>
          <w:rFonts w:cs="Times New Roman"/>
          <w:sz w:val="28"/>
          <w:szCs w:val="28"/>
          <w:lang w:val="kk-KZ"/>
        </w:rPr>
      </w:pPr>
      <w:r w:rsidRPr="0017582C">
        <w:rPr>
          <w:rFonts w:cs="Times New Roman"/>
          <w:b/>
          <w:sz w:val="28"/>
          <w:szCs w:val="28"/>
          <w:lang w:val="kk-KZ"/>
        </w:rPr>
        <w:t>Ә</w:t>
      </w:r>
      <w:r w:rsidR="00887C9C" w:rsidRPr="0017582C">
        <w:rPr>
          <w:rFonts w:cs="Times New Roman"/>
          <w:b/>
          <w:sz w:val="28"/>
          <w:szCs w:val="28"/>
          <w:lang w:val="kk-KZ"/>
        </w:rPr>
        <w:t>дебиеттер:</w:t>
      </w:r>
    </w:p>
    <w:p w:rsidR="001F567C" w:rsidRDefault="00676E96"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w:t>
      </w:r>
    </w:p>
    <w:p w:rsidR="001F567C" w:rsidRDefault="00676E96" w:rsidP="00E61835">
      <w:pPr>
        <w:contextualSpacing/>
        <w:jc w:val="both"/>
        <w:rPr>
          <w:rFonts w:cs="Times New Roman"/>
          <w:sz w:val="28"/>
          <w:szCs w:val="28"/>
          <w:lang w:val="kk-KZ"/>
        </w:rPr>
      </w:pPr>
      <w:r w:rsidRPr="0017582C">
        <w:rPr>
          <w:rFonts w:cs="Times New Roman"/>
          <w:sz w:val="28"/>
          <w:szCs w:val="28"/>
          <w:lang w:val="kk-KZ"/>
        </w:rPr>
        <w:t>2.</w:t>
      </w:r>
      <w:r w:rsidR="001F567C">
        <w:rPr>
          <w:rFonts w:cs="Times New Roman"/>
          <w:sz w:val="28"/>
          <w:szCs w:val="28"/>
          <w:lang w:val="kk-KZ"/>
        </w:rPr>
        <w:t xml:space="preserve"> </w:t>
      </w:r>
      <w:r w:rsidRPr="0017582C">
        <w:rPr>
          <w:rFonts w:cs="Times New Roman"/>
          <w:sz w:val="28"/>
          <w:szCs w:val="28"/>
          <w:lang w:val="kk-KZ"/>
        </w:rPr>
        <w:t>Қазақстан Республикасының Президенті- Елбасы Н.Ә. Назарбаевтің «Қазақстан-2050» стратегиясы</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676E96" w:rsidRPr="0017582C" w:rsidRDefault="00676E96"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3A2E69" w:rsidP="00E61835">
      <w:pPr>
        <w:pStyle w:val="Standard"/>
        <w:contextualSpacing/>
        <w:jc w:val="both"/>
        <w:rPr>
          <w:rFonts w:cs="Times New Roman"/>
          <w:sz w:val="28"/>
          <w:szCs w:val="28"/>
          <w:lang w:val="kk-KZ"/>
        </w:rPr>
      </w:pPr>
      <w:r>
        <w:rPr>
          <w:rFonts w:cs="Times New Roman"/>
          <w:b/>
          <w:sz w:val="28"/>
          <w:szCs w:val="28"/>
          <w:lang w:val="kk-KZ"/>
        </w:rPr>
        <w:t>Дәріс</w:t>
      </w:r>
      <w:r w:rsidR="00887C9C" w:rsidRPr="0017582C">
        <w:rPr>
          <w:rFonts w:cs="Times New Roman"/>
          <w:b/>
          <w:sz w:val="28"/>
          <w:szCs w:val="28"/>
          <w:lang w:val="kk-KZ"/>
        </w:rPr>
        <w:t xml:space="preserve"> 5.</w:t>
      </w:r>
      <w:r w:rsidR="00887C9C" w:rsidRPr="0017582C">
        <w:rPr>
          <w:rFonts w:cs="Times New Roman"/>
          <w:sz w:val="28"/>
          <w:szCs w:val="28"/>
          <w:lang w:val="kk-KZ"/>
        </w:rPr>
        <w:t xml:space="preserve"> </w:t>
      </w:r>
      <w:r w:rsidR="00887C9C" w:rsidRPr="0017582C">
        <w:rPr>
          <w:rFonts w:cs="Times New Roman"/>
          <w:b/>
          <w:sz w:val="28"/>
          <w:szCs w:val="28"/>
          <w:lang w:val="kk-KZ"/>
        </w:rPr>
        <w:t>ҚР жастарының мемлекеттік рухани құндылықтары аясындағы саясаты</w:t>
      </w:r>
    </w:p>
    <w:p w:rsidR="00C66D86" w:rsidRPr="0017582C" w:rsidRDefault="00C66D86" w:rsidP="00E61835">
      <w:pPr>
        <w:pStyle w:val="Standard"/>
        <w:contextualSpacing/>
        <w:jc w:val="both"/>
        <w:rPr>
          <w:rFonts w:cs="Times New Roman"/>
          <w:sz w:val="28"/>
          <w:szCs w:val="28"/>
          <w:lang w:val="kk-KZ"/>
        </w:rPr>
      </w:pPr>
    </w:p>
    <w:p w:rsidR="00C66D86" w:rsidRPr="0017582C" w:rsidRDefault="001F567C" w:rsidP="00E61835">
      <w:pPr>
        <w:pStyle w:val="Standard"/>
        <w:contextualSpacing/>
        <w:jc w:val="both"/>
        <w:rPr>
          <w:rFonts w:cs="Times New Roman"/>
          <w:sz w:val="28"/>
          <w:szCs w:val="28"/>
          <w:lang w:val="kk-KZ"/>
        </w:rPr>
      </w:pPr>
      <w:r>
        <w:rPr>
          <w:rFonts w:cs="Times New Roman"/>
          <w:b/>
          <w:sz w:val="28"/>
          <w:szCs w:val="28"/>
          <w:lang w:val="kk-KZ"/>
        </w:rPr>
        <w:t>М</w:t>
      </w:r>
      <w:r w:rsidR="00887C9C" w:rsidRPr="0017582C">
        <w:rPr>
          <w:rFonts w:cs="Times New Roman"/>
          <w:b/>
          <w:sz w:val="28"/>
          <w:szCs w:val="28"/>
          <w:lang w:val="kk-KZ"/>
        </w:rPr>
        <w:t>ақсаты:</w:t>
      </w:r>
      <w:r w:rsidR="00887C9C" w:rsidRPr="0017582C">
        <w:rPr>
          <w:rFonts w:cs="Times New Roman"/>
          <w:sz w:val="28"/>
          <w:szCs w:val="28"/>
          <w:lang w:val="kk-KZ"/>
        </w:rPr>
        <w:t xml:space="preserve"> Мәдениет және ақпарат, конфессия аралық және этника аралық толеранттық аяларындағы мемлекеттін қолдау. ҚР жастарының патриоттык сезімді және белсенді азаматтық позицияны қалыптастыру саясаты. Экологиялық мәдениетін қалыптастыру және жастардың құқықтық мәдениетін  көтеру аяларындағы мемлекеттің қолдауы.</w:t>
      </w:r>
    </w:p>
    <w:p w:rsidR="00C66D86" w:rsidRPr="0017582C" w:rsidRDefault="00887C9C" w:rsidP="003A2E69">
      <w:pPr>
        <w:pStyle w:val="Standard"/>
        <w:contextualSpacing/>
        <w:jc w:val="center"/>
        <w:rPr>
          <w:rFonts w:cs="Times New Roman"/>
          <w:b/>
          <w:sz w:val="28"/>
          <w:szCs w:val="28"/>
          <w:lang w:val="kk-KZ"/>
        </w:rPr>
      </w:pPr>
      <w:r w:rsidRPr="0017582C">
        <w:rPr>
          <w:rFonts w:cs="Times New Roman"/>
          <w:b/>
          <w:sz w:val="28"/>
          <w:szCs w:val="28"/>
          <w:lang w:val="kk-KZ"/>
        </w:rPr>
        <w:lastRenderedPageBreak/>
        <w:t>Жоспар</w:t>
      </w:r>
    </w:p>
    <w:p w:rsidR="00C66D86" w:rsidRPr="0017582C" w:rsidRDefault="00887C9C" w:rsidP="00E61835">
      <w:pPr>
        <w:pStyle w:val="Standard"/>
        <w:contextualSpacing/>
        <w:jc w:val="both"/>
        <w:rPr>
          <w:rFonts w:cs="Times New Roman"/>
          <w:sz w:val="28"/>
          <w:szCs w:val="28"/>
          <w:lang w:val="kk-KZ"/>
        </w:rPr>
      </w:pPr>
      <w:r w:rsidRPr="0017582C">
        <w:rPr>
          <w:rFonts w:cs="Times New Roman"/>
          <w:sz w:val="28"/>
          <w:szCs w:val="28"/>
          <w:lang w:val="kk-KZ"/>
        </w:rPr>
        <w:t>1.Жастардың арасында этникааралық толеранттықты  және конфессияаралық келісімді қалыптастыруы</w:t>
      </w:r>
    </w:p>
    <w:p w:rsidR="003A2E69" w:rsidRDefault="00887C9C" w:rsidP="00E61835">
      <w:pPr>
        <w:pStyle w:val="Standard"/>
        <w:contextualSpacing/>
        <w:jc w:val="both"/>
        <w:rPr>
          <w:rFonts w:cs="Times New Roman"/>
          <w:sz w:val="28"/>
          <w:szCs w:val="28"/>
          <w:lang w:val="kk-KZ"/>
        </w:rPr>
      </w:pPr>
      <w:r w:rsidRPr="0017582C">
        <w:rPr>
          <w:rFonts w:cs="Times New Roman"/>
          <w:sz w:val="28"/>
          <w:szCs w:val="28"/>
          <w:lang w:val="kk-KZ"/>
        </w:rPr>
        <w:t>2. Қазақстандық патриотизмың тәрбиелеу және белсенді азаматтық позицияны ұстану жөніндегі ҚР саясаты</w:t>
      </w:r>
    </w:p>
    <w:p w:rsidR="00C66D86" w:rsidRPr="0017582C" w:rsidRDefault="003A2E69" w:rsidP="00E61835">
      <w:pPr>
        <w:pStyle w:val="Standard"/>
        <w:contextualSpacing/>
        <w:jc w:val="both"/>
        <w:rPr>
          <w:rFonts w:cs="Times New Roman"/>
          <w:sz w:val="28"/>
          <w:szCs w:val="28"/>
          <w:lang w:val="kk-KZ"/>
        </w:rPr>
      </w:pPr>
      <w:r>
        <w:rPr>
          <w:rFonts w:cs="Times New Roman"/>
          <w:sz w:val="28"/>
          <w:szCs w:val="28"/>
          <w:lang w:val="kk-KZ"/>
        </w:rPr>
        <w:t xml:space="preserve">3.Құқықтық мәдениетін </w:t>
      </w:r>
      <w:r w:rsidR="00887C9C" w:rsidRPr="0017582C">
        <w:rPr>
          <w:rFonts w:cs="Times New Roman"/>
          <w:sz w:val="28"/>
          <w:szCs w:val="28"/>
          <w:lang w:val="kk-KZ"/>
        </w:rPr>
        <w:t>қалыптастыру жолындағы мемлекеттің қолдауы</w:t>
      </w:r>
    </w:p>
    <w:p w:rsidR="00C66D86" w:rsidRPr="0017582C" w:rsidRDefault="00C66D86" w:rsidP="00E61835">
      <w:pPr>
        <w:pStyle w:val="Standard"/>
        <w:contextualSpacing/>
        <w:jc w:val="both"/>
        <w:rPr>
          <w:rFonts w:cs="Times New Roman"/>
          <w:sz w:val="28"/>
          <w:szCs w:val="28"/>
          <w:lang w:val="kk-KZ"/>
        </w:rPr>
      </w:pPr>
    </w:p>
    <w:p w:rsidR="00C66D86" w:rsidRPr="0017582C" w:rsidRDefault="00887C9C" w:rsidP="002D7B6D">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Саяси мәдениеті жаңа қалыптасып келе жатқан біздің мемлекетімізде саяси толеранттылық орнығып болды деу қиын. “Бізде демократиялық мәдениеттің терең дәстүрлерінің жоқтығы, еркіндікті ойыңа келгенді істеуге болады деп түйсіну елді тұрақсыздыққа ұрындыруы, біздің болашаққа арналған барлық жоспарларымызды белінен басып, өзімізді алысқа кері серпіп тастауы әбден мүмкін екенін мойындауымыз керек”, – деді Нұрсұлтан Әбішұлы Назарбаев Қазақстан халқына Жолдауында .</w:t>
      </w:r>
    </w:p>
    <w:p w:rsidR="00C66D86" w:rsidRPr="0017582C" w:rsidRDefault="00887C9C" w:rsidP="002D7B6D">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Толеранттылыққа тәрбиелеу әрбір отбасында өз бастауын алуы бүгінде басты мәселеге айналуы тиі</w:t>
      </w:r>
      <w:r w:rsidR="002D7B6D">
        <w:rPr>
          <w:rFonts w:cs="Times New Roman"/>
          <w:sz w:val="28"/>
          <w:szCs w:val="28"/>
          <w:lang w:val="kk-KZ"/>
        </w:rPr>
        <w:t>с.</w:t>
      </w:r>
    </w:p>
    <w:p w:rsidR="00C66D86" w:rsidRPr="0017582C" w:rsidRDefault="00887C9C" w:rsidP="002D7B6D">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Толеранттылыққа тәрбиелеу ең бірінші отбасынан басталады. Отбасы жас ұрпақтарды жеке тұлға ретінде қалыптастырудың қайнар бастауы. Бала үшін отбасы бір жағынан – тіршілік қоршауы болса, екінші жағынан – тәрбиелік орта.</w:t>
      </w:r>
    </w:p>
    <w:p w:rsidR="00C66D86" w:rsidRPr="0017582C" w:rsidRDefault="00887C9C" w:rsidP="00D51F03">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Отбасында толеранттылыққа тәрбиелеу жолдарына келетін болсақ, М.И.Рожков пен М.А Ковальчук толеранттылыққа тәрбиелеуде оқушылармен ата-аналардың өзара қарым-қатынасының сәтті шешу үшін педагог-психологқа субъектілік, тепе-теңдік, жекелеу, рефлексивтік көзқарас, толерантты орта жасау принциптерін ұсынды.</w:t>
      </w:r>
    </w:p>
    <w:p w:rsidR="00C66D86" w:rsidRPr="0017582C" w:rsidRDefault="00887C9C" w:rsidP="00D51F03">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Отбасындағы қарым-қатынастың дұрыс болып қалыптаспауы мұғалімдерді де, ата-аналарды да ойландыратын ортақ мәселелер.</w:t>
      </w:r>
    </w:p>
    <w:p w:rsidR="00C66D86" w:rsidRPr="0017582C" w:rsidRDefault="00887C9C" w:rsidP="00D51F03">
      <w:pPr>
        <w:pStyle w:val="Textbody"/>
        <w:widowControl/>
        <w:spacing w:after="150"/>
        <w:ind w:right="-1" w:firstLine="706"/>
        <w:contextualSpacing/>
        <w:jc w:val="both"/>
        <w:rPr>
          <w:rFonts w:cs="Times New Roman"/>
          <w:sz w:val="28"/>
          <w:szCs w:val="28"/>
          <w:lang w:val="kk-KZ"/>
        </w:rPr>
      </w:pPr>
      <w:r w:rsidRPr="0017582C">
        <w:rPr>
          <w:rFonts w:cs="Times New Roman"/>
          <w:sz w:val="28"/>
          <w:szCs w:val="28"/>
          <w:lang w:val="kk-KZ"/>
        </w:rPr>
        <w:t>Толерантты парасаттың үлгісі қазақ билерінде көп кездеседі. Мысалы, Қазыбек бидің қалмақ ханы Қоңтайшыға айтқан “біз қазақ деген мал баққан елміз” деп басталып, “досымызды сақтай білген елміз, дәм-тұзды ақтай білген елміз, асқақтаған хан болса, хан ордасын таптай білген елміз”, “…берсең жөндеп бітіміңді айт, не тұрысатын жеріңді айт!” деп аяқталатын сөздері өзара сыйластыққа шақырады.</w:t>
      </w:r>
    </w:p>
    <w:p w:rsidR="00C66D86" w:rsidRPr="0017582C" w:rsidRDefault="00887C9C" w:rsidP="00D51F03">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Қарама-қарсы беталыс, бағыт, пікір, идеялар қай мемлекет пен қоғамда да бар. Халықтың даналығы, ел басқарудың өнері осы үрдістерді белгілі мәмілеге келтіріп, асауға тұсау салып, үйлесім, жарасым таптыруда. Толеранттылық, келісім тарихтың мәңгілік сыйы емес, себебі күнделікті дамудан туып отыратын қайшылықтар біржола шешілмейді: күніге, ай сайын, жылдар бойы, үздіксіз, ешкімге бұра тартпай, шынайы жанашырлықпен, халықпен ақылдаса отырып, олардың шешімін табуды талап етеді. Сондықтан “толеранттылы”, “тұрақты қоғам” деген ұғымдар шартты түрде ғана қолданылып, жайбарақаттылыққа жол берілмеуге тиіс.</w:t>
      </w:r>
    </w:p>
    <w:p w:rsidR="00C66D86" w:rsidRPr="0017582C" w:rsidRDefault="00887C9C" w:rsidP="00D51F03">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 xml:space="preserve">Қазақ елінің тарихында қазақ патриотизмінің орны ерекше. Себебі сонау сақ дәуірінен Қазан төңкерісіне дейінгі кезеңде туған жер үшін ақ білектің күшімен, ақ найзаның ұшымен күресіп, келешек ұрпағына Отанымызды, </w:t>
      </w:r>
      <w:r w:rsidRPr="0017582C">
        <w:rPr>
          <w:rFonts w:cs="Times New Roman"/>
          <w:sz w:val="28"/>
          <w:szCs w:val="28"/>
          <w:lang w:val="kk-KZ"/>
        </w:rPr>
        <w:lastRenderedPageBreak/>
        <w:t>«қазақ» атауын бізге мұра етіп қалдырған батырлар, билер, хандар заманында хатқа «қазақ патриотизмі» деп жазылмаса да, ауызекі түрде кейде жыр, өлеңмен тараған отансүйгіштік өсиеттердің негізінде бізге жеткен мұралары бар. Демек: «Қазақ патриотизмі – рухы биік жеке тұлғаны қалыптастырудағы ата-бабаларымыздың қаһармандық, батырлық, ерлік, отансүйгіштік тәлім-тәрбие беру идеалдарының жиынтығы», – деп айтуымызға болады.</w:t>
      </w:r>
    </w:p>
    <w:p w:rsidR="00D51F03" w:rsidRDefault="00887C9C" w:rsidP="00D51F03">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Қазақ елінің ғасырлар бойы қалыптасқан отансүйгіштік тәлім-тәрбие дәстүрлерін, әдістері мен құралдарын жинақтап, оны бүгінгі оқушы тұлғасын тәрбиелеуде оқу-тәрбие үрдісінде ұтымды қолдану – уақыт талабы. Тарихты парақтасақ, қазақ патриотизмі ерте кезден бері қалыптасты. Оның дәлелі, халықтық мәнге ие мол рухани мұра - түркі халықтарына ортақ тас ескерткіштеріндегі (Орхон-Енисей жазулары) тағылымдарда, орта ғасырлар ойшылдары (Махмұд Қашқари, Жүсіп Баласағұн, Ахмет Ясауи) мен жыршы-жыраулардың (Асан Қайғы, Шалкиіз, Ақтамберді, Бұқар жырау, Махамбет, т.б.), қазақтың ағартушы-гуманистерінің (Ш. Уәлиханов, Ы. Алтынсарин, А. Құнанбайұлы, т.б.) және КСРО–ның алғашқы жылдарындағы қоғам қайраткерлерінің (А. Байтұрсынов, С. Сейфуллин, Ж. Аймауытов,  М. Дулатов, М. Жұмабаев, т.б.) ой-пікірлерінде көрініс табады.</w:t>
      </w:r>
    </w:p>
    <w:p w:rsidR="00D51F03" w:rsidRDefault="00887C9C" w:rsidP="00D51F03">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Мемлекетіміз аяғына жаңа тұрып келе жатқан кезде жас ұрпақты нарықтық экономика талаптарына сай бейімдеп, жаңа қоғамдық қатынастар жүйесіне қосылуға бағыттап, демократиялық үрдіске сай тәрбиелеудің маңызы өте зор. Бұл салада ең алдымен жалпы білім беретін орта мектеп пен жоғарғы оқ</w:t>
      </w:r>
      <w:r w:rsidR="00D51F03">
        <w:rPr>
          <w:rFonts w:cs="Times New Roman"/>
          <w:sz w:val="28"/>
          <w:szCs w:val="28"/>
          <w:lang w:val="kk-KZ"/>
        </w:rPr>
        <w:t>у орындарының алар орны ерекше.</w:t>
      </w:r>
    </w:p>
    <w:p w:rsidR="00D51F03" w:rsidRDefault="00887C9C" w:rsidP="00D51F03">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Шындығында жастар үлкен қоғамдық саяси күш. Оны біздер 1986 жылғы Желтоқсан оқиғасында жастардың саяси, ұлтжанды, патриоттық әрекетерінен көреміз. Осындай ықпалды әлеуметтік–демографилық топтың күшін орынды мемлекеттік мүдде тұрғысынан еліміздің өркендеуіне бағыттай білудің маңызы зо</w:t>
      </w:r>
      <w:r w:rsidR="00D51F03">
        <w:rPr>
          <w:rFonts w:cs="Times New Roman"/>
          <w:sz w:val="28"/>
          <w:szCs w:val="28"/>
          <w:lang w:val="kk-KZ"/>
        </w:rPr>
        <w:t>р.</w:t>
      </w:r>
    </w:p>
    <w:p w:rsidR="00C66D86" w:rsidRPr="0017582C" w:rsidRDefault="00887C9C" w:rsidP="00D51F03">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Жаңа саяси жағдайда өмір талабын тоталитарлық жүйенің сұраныстары шеңберінде шешуге болмайтындығы белгілі, ол үшін еліміздің азаматтары жаңа саяси жүйе тұжырымдаған қоғам мақсатында жүзеге асыратындай бағдар ұстап, бойына жаңа саяси құндылықтар игілігін сіңіріп, адамгершілік сапаға ие болуы керек. Мұндай ардақты борышты біздің жастарымыз сапалы білім алып, берік саяси сана қалыптастырып, отансүйгіштік, ұлтжанды болып, отанның мызғымастығын, тұтастығын қорғауға, оның жан-жақты гүлденуі мен көркеюіне аянбай еңбек етіп, сол жолда жоғары саяси әлеуметтік белсенділік танытса ғана ақтай алады.. Сондықтан елімізде жаңа саяси-әлеуметтік жағдайға байланысты ғылыми негізделген жастар саясатын жүзеге асыру талабы туындап отыр.</w:t>
      </w:r>
    </w:p>
    <w:p w:rsidR="00C66D86" w:rsidRPr="0017582C" w:rsidRDefault="00887C9C" w:rsidP="00FE2280">
      <w:pPr>
        <w:pStyle w:val="Textbody"/>
        <w:widowControl/>
        <w:spacing w:after="150"/>
        <w:ind w:right="-1" w:firstLine="706"/>
        <w:contextualSpacing/>
        <w:jc w:val="both"/>
        <w:rPr>
          <w:rFonts w:cs="Times New Roman"/>
          <w:sz w:val="28"/>
          <w:szCs w:val="28"/>
          <w:lang w:val="kk-KZ"/>
        </w:rPr>
      </w:pPr>
      <w:r w:rsidRPr="0017582C">
        <w:rPr>
          <w:rFonts w:cs="Times New Roman"/>
          <w:sz w:val="28"/>
          <w:szCs w:val="28"/>
          <w:lang w:val="kk-KZ"/>
        </w:rPr>
        <w:t xml:space="preserve">Мемлекетіміздегі жастардың ұлтжандылық рухын көтерудің қайнар көздерінің бірі мемлекеттік тілдің рөлі ерекше екендігі айтпаса да түсінікті. Бір өкініштісі тіл туралы заң қабылданып, әр жергілікті әкімшілікте «Қазақ тілі» қоғамы қанша жыл жұмыс істегенімен жоғары лауазымды шенеуніктер ана тілін меңгеруге ынталы болмай отыр. Елбасының «қазақ пен қазақ қазақша сөйлескенде ғана қазақ тілінің мәртебесі артады» деген сөзі әлі де қолдау </w:t>
      </w:r>
      <w:r w:rsidRPr="0017582C">
        <w:rPr>
          <w:rFonts w:cs="Times New Roman"/>
          <w:sz w:val="28"/>
          <w:szCs w:val="28"/>
          <w:lang w:val="kk-KZ"/>
        </w:rPr>
        <w:lastRenderedPageBreak/>
        <w:t>таппауда. Айтыла-айтыла жауыр болған тіл мәселесінің оңтайлы шешілуі үшін «Тіл туралы» заңға өзгеріс енгізетін сәт туған сияқты. Яғни, қоғамда қазақ тіліне деген қажеттілік туғызу жастардың патриоттық рухын көтеретіндігі баршаға аян. Кавказдың ұлы ақыны Р. Ғамзатов «Егер маған ертең тілің құрып кетеді десе, мен бүгін өлуге даярмын» –деп айтқандай әр азамат өзінің рухани болмысына аса ыждаһаттықпен, әрі қызғанышпен қарағаны жөн</w:t>
      </w:r>
      <w:r w:rsidR="00FE2280">
        <w:rPr>
          <w:rFonts w:cs="Times New Roman"/>
          <w:sz w:val="28"/>
          <w:szCs w:val="28"/>
          <w:lang w:val="kk-KZ"/>
        </w:rPr>
        <w:t>.</w:t>
      </w:r>
    </w:p>
    <w:p w:rsidR="00C66D86" w:rsidRPr="0017582C" w:rsidRDefault="00FE2280" w:rsidP="00FE2280">
      <w:pPr>
        <w:pStyle w:val="Textbody"/>
        <w:widowControl/>
        <w:tabs>
          <w:tab w:val="left" w:pos="0"/>
        </w:tabs>
        <w:spacing w:after="150"/>
        <w:ind w:right="-1"/>
        <w:contextualSpacing/>
        <w:jc w:val="both"/>
        <w:rPr>
          <w:rFonts w:cs="Times New Roman"/>
          <w:sz w:val="28"/>
          <w:szCs w:val="28"/>
          <w:lang w:val="kk-KZ"/>
        </w:rPr>
      </w:pPr>
      <w:r>
        <w:rPr>
          <w:rFonts w:cs="Times New Roman"/>
          <w:sz w:val="28"/>
          <w:szCs w:val="28"/>
          <w:lang w:val="kk-KZ"/>
        </w:rPr>
        <w:tab/>
      </w:r>
      <w:r w:rsidR="00887C9C" w:rsidRPr="0017582C">
        <w:rPr>
          <w:rFonts w:cs="Times New Roman"/>
          <w:sz w:val="28"/>
          <w:szCs w:val="28"/>
          <w:lang w:val="kk-KZ"/>
        </w:rPr>
        <w:t>Қорыта келе, қазақтың ұлттық дүниетанымындағы ұлтжандылық пен рухани құндылықтарды зерттеуге бағытталған жоғарыда аталған еңбектерде біз зерттеген тақырып, яғни қоғамымыздағы рухани құндылықтардың ұлттық негіздері мен соның негізінде туындаған мәселелер қаралмаған. Міне, осы зерттеу рухани құндылықтарды қалыптастыруда ата жұртымыздың мәдениетінің өркендеуіне септігін тигізген ілімдер мен дәстүрлерді қайта ашады.</w:t>
      </w:r>
    </w:p>
    <w:p w:rsidR="00FE2280" w:rsidRDefault="00887C9C" w:rsidP="00FE2280">
      <w:pPr>
        <w:pStyle w:val="Textbody"/>
        <w:widowControl/>
        <w:spacing w:after="150"/>
        <w:ind w:right="-1" w:firstLine="706"/>
        <w:contextualSpacing/>
        <w:jc w:val="both"/>
        <w:rPr>
          <w:rFonts w:cs="Times New Roman"/>
          <w:sz w:val="28"/>
          <w:szCs w:val="28"/>
          <w:lang w:val="kk-KZ"/>
        </w:rPr>
      </w:pPr>
      <w:r w:rsidRPr="0017582C">
        <w:rPr>
          <w:rFonts w:cs="Times New Roman"/>
          <w:sz w:val="28"/>
          <w:szCs w:val="28"/>
          <w:lang w:val="kk-KZ"/>
        </w:rPr>
        <w:t>Шүкір деп айталық, кеңес өкіметі орнағанға дейін, кейін КСРО кезінде де орыс империясының ықпалымен тілінен, ділінен, дінінен айрыла бастаған Қазақ елі тәуелсіздік алғалы бері біртіндеп ұлттық құндылықтарына оралып келеді. Тіл де, дін де дами түсті. Бұған Елбасымыз Нұрсұлтан Әбішұлы Назарбаевтың тікелей қамқорлығы себеп болды деп толық айта аламыз. Ендігі керегі – ұйымшылдықпен жас ұрпаққа ұлтжанды тәрбие жүргізу. Ата-бабамыздың асыл мұраларын жастардың бойына сіңіру.</w:t>
      </w:r>
    </w:p>
    <w:p w:rsidR="00C66D86" w:rsidRPr="0017582C" w:rsidRDefault="00887C9C" w:rsidP="00FE2280">
      <w:pPr>
        <w:pStyle w:val="Textbody"/>
        <w:widowControl/>
        <w:spacing w:after="150"/>
        <w:ind w:right="-1" w:firstLine="706"/>
        <w:contextualSpacing/>
        <w:jc w:val="both"/>
        <w:rPr>
          <w:rFonts w:cs="Times New Roman"/>
          <w:sz w:val="28"/>
          <w:szCs w:val="28"/>
          <w:lang w:val="kk-KZ"/>
        </w:rPr>
      </w:pPr>
      <w:r w:rsidRPr="0017582C">
        <w:rPr>
          <w:rFonts w:cs="Times New Roman"/>
          <w:sz w:val="28"/>
          <w:szCs w:val="28"/>
          <w:lang w:val="kk-KZ"/>
        </w:rPr>
        <w:t>Қай елде болмасын, жас ұрпақты ұлтжандылыққа, отан сүйгіштікке тәрбиелеу қоғам мен мемлекеттің назарынан тыс қалған емес. Осы бір ауыр да ардақты міндеттің бүгінгі таңда қоғамымыздың барлық саласында, соның ішінде білім беру саласында жүргізілуі әлемдік деңгейге сай дамуды талап етеді. Білім саласында мұғалім оқыту процесін, оның заңдылықтарын, принциптерін пайдалана отырып, азаматтық тұлғаны тәрбиелеп, оның бойындағы ұлтжандылық сезімін зиялылыққа, мәдениетшілдікке ұластырса, құба-құп.</w:t>
      </w:r>
    </w:p>
    <w:p w:rsidR="00C66D86" w:rsidRPr="0017582C" w:rsidRDefault="00887C9C" w:rsidP="00FE2280">
      <w:pPr>
        <w:pStyle w:val="Textbody"/>
        <w:ind w:right="-1" w:firstLine="706"/>
        <w:contextualSpacing/>
        <w:jc w:val="both"/>
        <w:rPr>
          <w:rFonts w:cs="Times New Roman"/>
          <w:sz w:val="28"/>
          <w:szCs w:val="28"/>
          <w:lang w:val="kk-KZ"/>
        </w:rPr>
      </w:pPr>
      <w:r w:rsidRPr="0017582C">
        <w:rPr>
          <w:rFonts w:cs="Times New Roman"/>
          <w:sz w:val="28"/>
          <w:szCs w:val="28"/>
          <w:lang w:val="kk-KZ"/>
        </w:rPr>
        <w:t>Қазақстанның қазіргі даму кезеңі қоғам өмірінің барлық саласындағы терең өзгерістермен сипатталады. Осыған орай қазіргі заман адамға: өз іс-әрекетіне жауапты болу, әлеуметтік өзгерістер жағдайына тез бейімделе отырып, байыпты шешім қабылдай білу және т.с.с. жаңа талаптар қоюымен ерекшеленеді.</w:t>
      </w:r>
    </w:p>
    <w:p w:rsidR="00C66D86" w:rsidRPr="0017582C" w:rsidRDefault="00887C9C" w:rsidP="00FE2280">
      <w:pPr>
        <w:pStyle w:val="Textbody"/>
        <w:widowControl/>
        <w:spacing w:after="0"/>
        <w:ind w:right="-1" w:firstLine="706"/>
        <w:contextualSpacing/>
        <w:jc w:val="both"/>
        <w:rPr>
          <w:rFonts w:cs="Times New Roman"/>
          <w:sz w:val="28"/>
          <w:szCs w:val="28"/>
          <w:lang w:val="kk-KZ"/>
        </w:rPr>
      </w:pPr>
      <w:r w:rsidRPr="0017582C">
        <w:rPr>
          <w:rFonts w:cs="Times New Roman"/>
          <w:sz w:val="28"/>
          <w:szCs w:val="28"/>
          <w:lang w:val="kk-KZ"/>
        </w:rPr>
        <w:t>Сондай елеулі өзгерістердің бірі – демократиялық-құқықтық мемлекет құру міндетін шешу. Мемлекеттік саяси-құқықтық қайта құрудың  маңызды құрамдас бөлігі – адамның құқықтық мәдениетінің деңгейін көтеруге тікелей тәуелді. Өйткені, құқықтық мемлекетке азаматтардың жоғары саяси және құқықтық білімділігі, құқық бұзушылыққа қарсы тұра білу қабілеттілігі мен дайындығы тән.</w:t>
      </w:r>
    </w:p>
    <w:p w:rsidR="00C66D86" w:rsidRPr="0017582C" w:rsidRDefault="00887C9C" w:rsidP="00FE2280">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Қазақстан Республикасының құқықтық мемлекет ретінде дамуы әрбір азамат бойына құқықтық құндылықтарды сіңіріп, құқықтық сананы қалыптастырудан көрініс</w:t>
      </w:r>
      <w:r w:rsidR="00FE2280">
        <w:rPr>
          <w:rFonts w:cs="Times New Roman"/>
          <w:sz w:val="28"/>
          <w:szCs w:val="28"/>
          <w:lang w:val="kk-KZ"/>
        </w:rPr>
        <w:t xml:space="preserve"> береді. Өркениетті қоғам </w:t>
      </w:r>
      <w:r w:rsidRPr="0017582C">
        <w:rPr>
          <w:rFonts w:cs="Times New Roman"/>
          <w:sz w:val="28"/>
          <w:szCs w:val="28"/>
          <w:lang w:val="kk-KZ"/>
        </w:rPr>
        <w:t xml:space="preserve">үшін қымбат қазына – адам, адамның бостандығы мен өмірі десек, бүгінгі жас ұрпақтың осы қымбат қазынаны бағалай білуі аса маңызды. Сол себептен құқықтық мәдениетті </w:t>
      </w:r>
      <w:r w:rsidRPr="0017582C">
        <w:rPr>
          <w:rFonts w:cs="Times New Roman"/>
          <w:sz w:val="28"/>
          <w:szCs w:val="28"/>
          <w:lang w:val="kk-KZ"/>
        </w:rPr>
        <w:lastRenderedPageBreak/>
        <w:t>қалыптастырудың маңыздылығы да осыдан басталады. Оны қалыптастыру үшін жүйелі де мазмұнды тәрбие қажет.</w:t>
      </w:r>
    </w:p>
    <w:p w:rsidR="00C66D86" w:rsidRPr="0017582C" w:rsidRDefault="00887C9C" w:rsidP="00FE2280">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Мемлекетіміз жастарға құқықтың тәрбие беру ісіне көңіл бөліп келеді. Қазақстан заңдарына терең құрмет сезімін қалыптастыру, оларды сөзсіз сақтау және орындау - ұзақ уақыт тәрбие жұмысын жүргізудің жемісі. Көбіне құқықтық сананың төмендегі, материалдық және рухани игіліктер жайлы түсінбеушілік қоғамға жат қылықтарды туғызатыны сөзсіз. «Адамның құқықтық мәдениеті - күрделі психологиялық құбылыс. Бұл құбылыс қоғамның, мемлекеттің көптеген маңызды салаларында көрінеді. Ең бастысы - адамгершілікті қалыптастыруда орынды тәртіп және мінез-құлық тәрбиесінің жоғары деңгейінде болуы».</w:t>
      </w:r>
    </w:p>
    <w:p w:rsidR="00C66D86" w:rsidRPr="0017582C" w:rsidRDefault="00887C9C" w:rsidP="00FE2280">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«Өркениетті қоғамда құқықтық мәдениет әр адамның жалпы мәдениетінің қажетті бөлшегі, әрбір лауазымды адамға қойылар кәсіби талап болып табылады. Тиісті құқық тәртібін орнықтырмайынша, біздің экономиканы реформалауымыз, қоғам өмірінде демократиялық қалыпты өлшемдерді бекітуіміз неғайбыл» деген Елбасы Н.Ә.Назарбаевтың пікірі қоғамда құқықтық мәдениетті қалыптастырудың маңыздылығына аса назар аудартады.</w:t>
      </w:r>
    </w:p>
    <w:p w:rsidR="00C66D86" w:rsidRPr="0017582C" w:rsidRDefault="00887C9C" w:rsidP="00FE2280">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Заңдылықты сезіну құқықтық мәдениеттің құрамы екендігін түсіну қиын емес дей келе, заңды білмеу - құқықтық мәдениеттің елеулі кемшілігі. Құқықтық мәдениет жастардың жан-жақты құқықтық білімдерінің болуы керек. Сондықтан, жастардың саяси құқықтық мәдениетін көрсетуде девианттық іс-әрекеттердің мәні мен маңызын түсіну өте маңызды. Қоғам өміріндегі қатынастардың жүйесі түбегейлі өзгеріп жатқан қазіргі заманда, өмірлік тәжірибесі жоқ, әлі толыққанды көзқарасы қалыптаса қоймаған жастар үшін қалыпты тіршілік ағымынан ауытқу оңай. Көп ұлтты тәуелсіз мемлекетті нығайту, өскелең ұрпаққа адамгершілік, патриоттық, азаматтық тәрбие беру біздің баршамызға міндет екенін өмірдің өзі дәлелдеп отыр. Құқықтық тәрбиені ұстаздар қауымы оқушымен қатар ата – аналармен, құқық қорғау органдары қызметкерлерімен, салауаттылық және денсаулық сақтау мекемелерімен, спорттық ұйымдармен, қоғамдық бірлестіктермен бірл</w:t>
      </w:r>
      <w:r w:rsidR="00FE2280">
        <w:rPr>
          <w:rFonts w:cs="Times New Roman"/>
          <w:sz w:val="28"/>
          <w:szCs w:val="28"/>
          <w:lang w:val="kk-KZ"/>
        </w:rPr>
        <w:t>есіп, тәрбиенің өзге түрлерімен</w:t>
      </w:r>
      <w:r w:rsidRPr="0017582C">
        <w:rPr>
          <w:rFonts w:cs="Times New Roman"/>
          <w:sz w:val="28"/>
          <w:szCs w:val="28"/>
          <w:lang w:val="kk-KZ"/>
        </w:rPr>
        <w:t xml:space="preserve"> байланыстырып жүйелі жүргізер болса, нәтижелі болмақ.</w:t>
      </w:r>
    </w:p>
    <w:p w:rsidR="00C66D86" w:rsidRPr="0017582C" w:rsidRDefault="00887C9C" w:rsidP="00FE2280">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Құқықтық мәдениетті қалыптастыру еліміздің болашағын айқындаушы көрсеткіштердің бірі десек, өскелең ұрпаққа сапалы құқықтық білім мен саналы тәрбие беру ұстаздар қауымынан білімділікті, құқықтық білімдерін үнемі жетілдіруді, нормативтік - құықықтық құжаттармен үздіксіз танысып, жұмыс барысында оларды басшылыққа алуды үрдіске айналдыруды, салалық мекемелермен, отбасымен тығыз ынтымақтастық қарым – қатынас орнатуды және қажырлы еңбекті қажет етеді. Қорыта келгенде, құқықтану материалдары мақсатты бағытталып, жүйелі жүргізілетін болса, онда жастардың құқықтық мәдениетін қалыптастыру мәселесі оңтайлы шешімін табатынына сенеміз. Келелі жұмысты атқаруда бала құқығын қорғау, балаға қарым - қатынас мәдениетін көтеру, оның талабын ескеру де нәтиже береді деп ойлаймын.</w:t>
      </w:r>
    </w:p>
    <w:p w:rsidR="00FE2280" w:rsidRDefault="00FE2280" w:rsidP="00E61835">
      <w:pPr>
        <w:pStyle w:val="Standard"/>
        <w:contextualSpacing/>
        <w:jc w:val="both"/>
        <w:rPr>
          <w:rFonts w:cs="Times New Roman"/>
          <w:b/>
          <w:sz w:val="28"/>
          <w:szCs w:val="28"/>
          <w:lang w:val="kk-KZ"/>
        </w:rPr>
      </w:pPr>
    </w:p>
    <w:p w:rsidR="00C66D86" w:rsidRPr="0017582C" w:rsidRDefault="00887C9C" w:rsidP="00FE2280">
      <w:pPr>
        <w:pStyle w:val="Standard"/>
        <w:contextualSpacing/>
        <w:jc w:val="center"/>
        <w:rPr>
          <w:rFonts w:cs="Times New Roman"/>
          <w:sz w:val="28"/>
          <w:szCs w:val="28"/>
          <w:lang w:val="kk-KZ"/>
        </w:rPr>
      </w:pPr>
      <w:r w:rsidRPr="0017582C">
        <w:rPr>
          <w:rFonts w:cs="Times New Roman"/>
          <w:b/>
          <w:sz w:val="28"/>
          <w:szCs w:val="28"/>
          <w:lang w:val="kk-KZ"/>
        </w:rPr>
        <w:t>Бақылау сұрақтары:</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 xml:space="preserve">1.Жастардың арасында этникааралық толеранттықты  және конфессияаралық </w:t>
      </w:r>
      <w:r w:rsidRPr="0017582C">
        <w:rPr>
          <w:rFonts w:cs="Times New Roman"/>
          <w:sz w:val="28"/>
          <w:szCs w:val="28"/>
          <w:lang w:val="kk-KZ"/>
        </w:rPr>
        <w:lastRenderedPageBreak/>
        <w:t>келісімді қалыптастыруы</w:t>
      </w:r>
    </w:p>
    <w:p w:rsidR="00B53872" w:rsidRPr="0017582C" w:rsidRDefault="00B53872" w:rsidP="00E61835">
      <w:pPr>
        <w:pStyle w:val="Standard"/>
        <w:contextualSpacing/>
        <w:jc w:val="both"/>
        <w:rPr>
          <w:rFonts w:cs="Times New Roman"/>
          <w:sz w:val="28"/>
          <w:szCs w:val="28"/>
          <w:lang w:val="kk-KZ"/>
        </w:rPr>
      </w:pPr>
      <w:r w:rsidRPr="0017582C">
        <w:rPr>
          <w:rFonts w:cs="Times New Roman"/>
          <w:sz w:val="28"/>
          <w:szCs w:val="28"/>
          <w:lang w:val="kk-KZ"/>
        </w:rPr>
        <w:t>2. Қазақстандық патриотизмың тәрбиелеу және белсенді азаматтық позицияны ұстану жөніндегі ҚР саясаты                                                                      3.Құқықтық  мәдениетін  қалыптастыру жолындағы мемлекеттің қолдауы</w:t>
      </w:r>
    </w:p>
    <w:p w:rsidR="00C66D86" w:rsidRPr="0017582C" w:rsidRDefault="00C66D86" w:rsidP="00E61835">
      <w:pPr>
        <w:pStyle w:val="Standard"/>
        <w:contextualSpacing/>
        <w:jc w:val="both"/>
        <w:rPr>
          <w:rFonts w:cs="Times New Roman"/>
          <w:sz w:val="28"/>
          <w:szCs w:val="28"/>
          <w:lang w:val="kk-KZ"/>
        </w:rPr>
      </w:pPr>
    </w:p>
    <w:p w:rsidR="00C66D86" w:rsidRPr="0017582C" w:rsidRDefault="00E6603C" w:rsidP="00FE2280">
      <w:pPr>
        <w:pStyle w:val="Standard"/>
        <w:contextualSpacing/>
        <w:jc w:val="center"/>
        <w:rPr>
          <w:rFonts w:cs="Times New Roman"/>
          <w:sz w:val="28"/>
          <w:szCs w:val="28"/>
          <w:lang w:val="kk-KZ"/>
        </w:rPr>
      </w:pPr>
      <w:r w:rsidRPr="0017582C">
        <w:rPr>
          <w:rFonts w:cs="Times New Roman"/>
          <w:b/>
          <w:sz w:val="28"/>
          <w:szCs w:val="28"/>
          <w:lang w:val="kk-KZ"/>
        </w:rPr>
        <w:t>Әдебиеттер</w:t>
      </w:r>
      <w:r w:rsidR="00887C9C" w:rsidRPr="0017582C">
        <w:rPr>
          <w:rFonts w:cs="Times New Roman"/>
          <w:b/>
          <w:sz w:val="28"/>
          <w:szCs w:val="28"/>
          <w:lang w:val="kk-KZ"/>
        </w:rPr>
        <w:t>:</w:t>
      </w:r>
    </w:p>
    <w:p w:rsidR="00E6603C" w:rsidRPr="0017582C" w:rsidRDefault="00E6603C"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                                                     2.Қазақстан Республикасының Президенті- Елбасы Н.Ә. Назарбаевтің «Қазақстан-2050» стратегиясы                                                                                 3. «ҚР мемлекеттік жастар саясаты туралы» концепциясы, 09.02.2015 г. No 285-V.</w:t>
      </w:r>
    </w:p>
    <w:p w:rsidR="00E6603C" w:rsidRPr="0017582C" w:rsidRDefault="00E6603C"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E6603C" w:rsidRPr="0017582C" w:rsidRDefault="00E6603C"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C66D86" w:rsidRPr="0017582C" w:rsidRDefault="00C66D86" w:rsidP="00E61835">
      <w:pPr>
        <w:pStyle w:val="Standard"/>
        <w:contextualSpacing/>
        <w:jc w:val="both"/>
        <w:rPr>
          <w:rFonts w:cs="Times New Roman"/>
          <w:sz w:val="28"/>
          <w:szCs w:val="28"/>
          <w:lang w:val="kk-KZ"/>
        </w:rPr>
      </w:pP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887C9C" w:rsidP="00E61835">
      <w:pPr>
        <w:pStyle w:val="Standard"/>
        <w:contextualSpacing/>
        <w:jc w:val="both"/>
        <w:rPr>
          <w:rFonts w:cs="Times New Roman"/>
          <w:b/>
          <w:sz w:val="28"/>
          <w:szCs w:val="28"/>
          <w:lang w:val="kk-KZ"/>
        </w:rPr>
      </w:pPr>
      <w:r w:rsidRPr="0017582C">
        <w:rPr>
          <w:rFonts w:cs="Times New Roman"/>
          <w:b/>
          <w:sz w:val="28"/>
          <w:szCs w:val="28"/>
          <w:lang w:val="kk-KZ"/>
        </w:rPr>
        <w:t>Тақырып 6. Мемлекеттік  жастар саясатын өткізу барысында Қазақстанның мәселелері</w:t>
      </w:r>
    </w:p>
    <w:p w:rsidR="00C66D86" w:rsidRPr="0017582C" w:rsidRDefault="00C66D86" w:rsidP="00E61835">
      <w:pPr>
        <w:pStyle w:val="Standard"/>
        <w:contextualSpacing/>
        <w:jc w:val="both"/>
        <w:rPr>
          <w:rFonts w:cs="Times New Roman"/>
          <w:b/>
          <w:sz w:val="28"/>
          <w:szCs w:val="28"/>
          <w:lang w:val="kk-KZ"/>
        </w:rPr>
      </w:pPr>
    </w:p>
    <w:p w:rsidR="00C66D86" w:rsidRPr="0017582C" w:rsidRDefault="00FE2280" w:rsidP="00E61835">
      <w:pPr>
        <w:pStyle w:val="Standard"/>
        <w:contextualSpacing/>
        <w:jc w:val="both"/>
        <w:rPr>
          <w:rFonts w:cs="Times New Roman"/>
          <w:sz w:val="28"/>
          <w:szCs w:val="28"/>
          <w:lang w:val="kk-KZ"/>
        </w:rPr>
      </w:pPr>
      <w:r>
        <w:rPr>
          <w:rFonts w:cs="Times New Roman"/>
          <w:b/>
          <w:sz w:val="28"/>
          <w:szCs w:val="28"/>
          <w:lang w:val="kk-KZ"/>
        </w:rPr>
        <w:t>М</w:t>
      </w:r>
      <w:r w:rsidR="00887C9C" w:rsidRPr="0017582C">
        <w:rPr>
          <w:rFonts w:cs="Times New Roman"/>
          <w:b/>
          <w:sz w:val="28"/>
          <w:szCs w:val="28"/>
          <w:lang w:val="kk-KZ"/>
        </w:rPr>
        <w:t>ақсаты:</w:t>
      </w:r>
      <w:r w:rsidR="00887C9C" w:rsidRPr="0017582C">
        <w:rPr>
          <w:rFonts w:cs="Times New Roman"/>
          <w:sz w:val="28"/>
          <w:szCs w:val="28"/>
          <w:lang w:val="kk-KZ"/>
        </w:rPr>
        <w:t xml:space="preserve"> Мәдениет және дәстүрлі дін. Қазақстан жастарының құндылықтар жүесі. БАҚ жастардың құндылықтар жүесін қалыптастыру ролі</w:t>
      </w:r>
    </w:p>
    <w:p w:rsidR="000D0FF0" w:rsidRDefault="000D0FF0" w:rsidP="00E61835">
      <w:pPr>
        <w:pStyle w:val="Standard"/>
        <w:contextualSpacing/>
        <w:jc w:val="both"/>
        <w:rPr>
          <w:rFonts w:cs="Times New Roman"/>
          <w:b/>
          <w:sz w:val="28"/>
          <w:szCs w:val="28"/>
          <w:lang w:val="kk-KZ"/>
        </w:rPr>
      </w:pPr>
    </w:p>
    <w:p w:rsidR="00C66D86" w:rsidRPr="0017582C" w:rsidRDefault="00887C9C" w:rsidP="000D0FF0">
      <w:pPr>
        <w:pStyle w:val="Standard"/>
        <w:contextualSpacing/>
        <w:jc w:val="center"/>
        <w:rPr>
          <w:rFonts w:cs="Times New Roman"/>
          <w:b/>
          <w:sz w:val="28"/>
          <w:szCs w:val="28"/>
          <w:lang w:val="kk-KZ"/>
        </w:rPr>
      </w:pPr>
      <w:r w:rsidRPr="0017582C">
        <w:rPr>
          <w:rFonts w:cs="Times New Roman"/>
          <w:b/>
          <w:sz w:val="28"/>
          <w:szCs w:val="28"/>
          <w:lang w:val="kk-KZ"/>
        </w:rPr>
        <w:t>Жоспар</w:t>
      </w:r>
    </w:p>
    <w:p w:rsidR="000D0FF0" w:rsidRDefault="00887C9C" w:rsidP="00E61835">
      <w:pPr>
        <w:pStyle w:val="Standard"/>
        <w:ind w:left="360"/>
        <w:contextualSpacing/>
        <w:jc w:val="both"/>
        <w:rPr>
          <w:rFonts w:cs="Times New Roman"/>
          <w:sz w:val="28"/>
          <w:szCs w:val="28"/>
          <w:lang w:val="kk-KZ"/>
        </w:rPr>
      </w:pPr>
      <w:r w:rsidRPr="0017582C">
        <w:rPr>
          <w:rFonts w:cs="Times New Roman"/>
          <w:sz w:val="28"/>
          <w:szCs w:val="28"/>
          <w:lang w:val="kk-KZ"/>
        </w:rPr>
        <w:t>1. Қазақстан жастарының құндылықтар жүесін қалыптастыру жолындағы мемлекеттік саясат</w:t>
      </w:r>
    </w:p>
    <w:p w:rsidR="000D0FF0" w:rsidRDefault="00887C9C" w:rsidP="00E61835">
      <w:pPr>
        <w:pStyle w:val="Standard"/>
        <w:ind w:left="360"/>
        <w:contextualSpacing/>
        <w:jc w:val="both"/>
        <w:rPr>
          <w:rFonts w:cs="Times New Roman"/>
          <w:sz w:val="28"/>
          <w:szCs w:val="28"/>
          <w:lang w:val="kk-KZ"/>
        </w:rPr>
      </w:pPr>
      <w:r w:rsidRPr="0017582C">
        <w:rPr>
          <w:rFonts w:cs="Times New Roman"/>
          <w:sz w:val="28"/>
          <w:szCs w:val="28"/>
          <w:lang w:val="kk-KZ"/>
        </w:rPr>
        <w:t>2.Жастардың әдептік қасиеттерін сапасына  БАҚ ықпалы</w:t>
      </w:r>
    </w:p>
    <w:p w:rsidR="00C66D86" w:rsidRPr="0017582C" w:rsidRDefault="00887C9C" w:rsidP="00E61835">
      <w:pPr>
        <w:pStyle w:val="Standard"/>
        <w:ind w:left="360"/>
        <w:contextualSpacing/>
        <w:jc w:val="both"/>
        <w:rPr>
          <w:rFonts w:cs="Times New Roman"/>
          <w:sz w:val="28"/>
          <w:szCs w:val="28"/>
          <w:lang w:val="kk-KZ"/>
        </w:rPr>
      </w:pPr>
      <w:r w:rsidRPr="0017582C">
        <w:rPr>
          <w:rFonts w:cs="Times New Roman"/>
          <w:sz w:val="28"/>
          <w:szCs w:val="28"/>
          <w:lang w:val="kk-KZ"/>
        </w:rPr>
        <w:t>3.Қазақстан жастары арасында гуманизмды, толеранттықты нығайту үрдісіндегі дәстүрлі діндердін ролі</w:t>
      </w: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887C9C" w:rsidP="000D0FF0">
      <w:pPr>
        <w:pStyle w:val="Textbody"/>
        <w:widowControl/>
        <w:spacing w:after="0"/>
        <w:ind w:firstLine="360"/>
        <w:contextualSpacing/>
        <w:jc w:val="both"/>
        <w:rPr>
          <w:rFonts w:cs="Times New Roman"/>
          <w:sz w:val="28"/>
          <w:szCs w:val="28"/>
          <w:lang w:val="kk-KZ"/>
        </w:rPr>
      </w:pPr>
      <w:r w:rsidRPr="0017582C">
        <w:rPr>
          <w:rFonts w:cs="Times New Roman"/>
          <w:sz w:val="28"/>
          <w:szCs w:val="28"/>
          <w:lang w:val="kk-KZ"/>
        </w:rPr>
        <w:t>Бүгінгі күнде еліміздің үштен бір бөлігін құрайтын жастар - келешек қоғамның жарқын болашағын қалыптастыратын стартегиялық мақсаттарды жүзеге асырушысы екені мәлім. Сондықтан жастардың білімді, дәстүрмен қатар өз заманнның озық діни құндылықтарын меңгерген, бәсекеге қабілетті болғаны абзал. Осы тұста жастардың дұрыс әлеуметтенуімен қоса ұлттық құндылықтарда тәрбиеленудегі маңызы зор.</w:t>
      </w:r>
    </w:p>
    <w:p w:rsidR="00C66D86" w:rsidRPr="0017582C" w:rsidRDefault="00887C9C" w:rsidP="00FD6932">
      <w:pPr>
        <w:pStyle w:val="Textbody"/>
        <w:widowControl/>
        <w:spacing w:after="240"/>
        <w:ind w:firstLine="360"/>
        <w:contextualSpacing/>
        <w:jc w:val="both"/>
        <w:rPr>
          <w:rFonts w:cs="Times New Roman"/>
          <w:sz w:val="28"/>
          <w:szCs w:val="28"/>
          <w:lang w:val="kk-KZ"/>
        </w:rPr>
      </w:pPr>
      <w:r w:rsidRPr="0017582C">
        <w:rPr>
          <w:rFonts w:cs="Times New Roman"/>
          <w:sz w:val="28"/>
          <w:szCs w:val="28"/>
          <w:lang w:val="kk-KZ"/>
        </w:rPr>
        <w:t xml:space="preserve">Жастар халықтың қоғамдық белсенді бөлігі және тәуелсіз еліміздің болашақ дамуы үшін стратегиялық ресурсы болып табылады. Жастардың мемлекет мүддесі мен мемлекеттің болашақта дамуын қамтамасыз етуге мүмкіндіктері бар зияттылық және рухани саналы тұлғаның қалыптасу қажеттілігі аясында айқындалады.Қазақстан Республикасының мемлекеттiк жастар саясатының негiзгi мақсаттарының бірі ол жастардың әлеуметтiк дербестігі, дәстүрлі діни құндылықтарды тұлғалық қалыптасуын жүзеге асырумен қоса, құқықтық, экономикалық, ұйымдастырушылық жағдайларды жасау және нығайту болып табылады. Жастар саясатын жүйелі жүргізу қажеттілігі өзінің әлеуметтендіру </w:t>
      </w:r>
      <w:r w:rsidRPr="0017582C">
        <w:rPr>
          <w:rFonts w:cs="Times New Roman"/>
          <w:sz w:val="28"/>
          <w:szCs w:val="28"/>
          <w:lang w:val="kk-KZ"/>
        </w:rPr>
        <w:lastRenderedPageBreak/>
        <w:t>процесінде жас адамның кезігіп отыратын өмір қиыншылықтарымен айқындалады. Жастар өзінің біліктілігі және кәсіби даярлығы деңгейінің төмендігіне байланысты халықтың аз қорғалған бөлігі болып табылады.</w:t>
      </w:r>
    </w:p>
    <w:p w:rsidR="00C66D86" w:rsidRPr="0017582C" w:rsidRDefault="00887C9C" w:rsidP="00FD6932">
      <w:pPr>
        <w:pStyle w:val="Textbody"/>
        <w:widowControl/>
        <w:spacing w:after="240"/>
        <w:ind w:firstLine="360"/>
        <w:contextualSpacing/>
        <w:jc w:val="both"/>
        <w:rPr>
          <w:rFonts w:cs="Times New Roman"/>
          <w:sz w:val="28"/>
          <w:szCs w:val="28"/>
          <w:lang w:val="kk-KZ"/>
        </w:rPr>
      </w:pPr>
      <w:r w:rsidRPr="0017582C">
        <w:rPr>
          <w:rFonts w:cs="Times New Roman"/>
          <w:sz w:val="28"/>
          <w:szCs w:val="28"/>
          <w:lang w:val="kk-KZ"/>
        </w:rPr>
        <w:t>ҚР Президенті Н.А.Назарбаев өзінің Қазақстан халқына арнаған 2012 жылғы «Әлеуметтік-экономикалық дамуды жаңғырту – Қазақстанның басты бағыты» атты Жолдауында қазіргі қазақ жастарының құндылықтық бағдарларындағы ұлттық құндылықтардың рөлін анықтап берді.</w:t>
      </w:r>
    </w:p>
    <w:p w:rsidR="00C66D86" w:rsidRPr="0017582C" w:rsidRDefault="00887C9C" w:rsidP="00FD6932">
      <w:pPr>
        <w:pStyle w:val="Textbody"/>
        <w:widowControl/>
        <w:spacing w:after="240"/>
        <w:ind w:firstLine="360"/>
        <w:contextualSpacing/>
        <w:jc w:val="both"/>
        <w:rPr>
          <w:rFonts w:cs="Times New Roman"/>
          <w:sz w:val="28"/>
          <w:szCs w:val="28"/>
          <w:lang w:val="kk-KZ"/>
        </w:rPr>
      </w:pPr>
      <w:r w:rsidRPr="0017582C">
        <w:rPr>
          <w:rFonts w:cs="Times New Roman"/>
          <w:sz w:val="28"/>
          <w:szCs w:val="28"/>
          <w:lang w:val="kk-KZ"/>
        </w:rPr>
        <w:t>Әлемдегі ғаламдану үдерісі, қоғамның рухани адамгершілікті қамтитын мәдениеттердің өзара байланысы және этномәдени дәстүрлер мен жалпыадамзаттык құндылықтардың құрамды бөлігі ретіндегі ұлттық құндылықтар негізінде тұлғаны қалыптастыруды алдыңғы қатарға шығарады. Бұл тұрғыдан рухани адамгершілігі қалыптасқан ұрпақты тәрбиелеуде ғасырлар бойы жинақталған өмірдің мәні туралы халықтың мәдени мұраларын, даналық ұлағаттарды пайдалануы жоғары деңгейде маңызды болмақ.</w:t>
      </w:r>
    </w:p>
    <w:p w:rsidR="00C66D86" w:rsidRPr="0017582C" w:rsidRDefault="00887C9C" w:rsidP="00FD6932">
      <w:pPr>
        <w:pStyle w:val="Textbody"/>
        <w:widowControl/>
        <w:spacing w:after="240"/>
        <w:ind w:firstLine="360"/>
        <w:contextualSpacing/>
        <w:jc w:val="both"/>
        <w:rPr>
          <w:rFonts w:cs="Times New Roman"/>
          <w:sz w:val="28"/>
          <w:szCs w:val="28"/>
          <w:lang w:val="kk-KZ"/>
        </w:rPr>
      </w:pPr>
      <w:r w:rsidRPr="0017582C">
        <w:rPr>
          <w:rFonts w:cs="Times New Roman"/>
          <w:sz w:val="28"/>
          <w:szCs w:val="28"/>
          <w:lang w:val="kk-KZ"/>
        </w:rPr>
        <w:t>Қазақстан Республикасының «Білім туралы» Заңында, Қазақстан Республикасы Президенті Н.Ә. Назарбаевтың «Жаңа әлемдегі жаңа Қазақстан» Қазақстан халкына Жолдауында, «Білім беруді дамытудың 2005-2010 жылдарға арналған мемлекеттік бағдарламасында», «Қазақстан Республикасының 2015 жылға дейінгі білім беруді дамыту тұжырымдамасында», «Гуманитарлық білім беру тұжырымдамасында» ұлттық және жалпыадамзаттық құндылықтар негізінде тұлғаның қалыптасуы мен дамуы үшін жағдайларды туғызу туралы қажеттілігін атап көрсеткен.</w:t>
      </w:r>
    </w:p>
    <w:p w:rsidR="00C66D86" w:rsidRPr="0017582C" w:rsidRDefault="00887C9C" w:rsidP="00FD6932">
      <w:pPr>
        <w:pStyle w:val="Textbody"/>
        <w:widowControl/>
        <w:spacing w:after="240"/>
        <w:ind w:firstLine="360"/>
        <w:contextualSpacing/>
        <w:jc w:val="both"/>
        <w:rPr>
          <w:rFonts w:cs="Times New Roman"/>
          <w:sz w:val="28"/>
          <w:szCs w:val="28"/>
          <w:lang w:val="kk-KZ"/>
        </w:rPr>
      </w:pPr>
      <w:r w:rsidRPr="0017582C">
        <w:rPr>
          <w:rFonts w:cs="Times New Roman"/>
          <w:sz w:val="28"/>
          <w:szCs w:val="28"/>
          <w:lang w:val="kk-KZ"/>
        </w:rPr>
        <w:t>Ел Президенті Н.Ә. Назарбаев Қазақстан халқына Жолдауында: «Біздің ғылыми және шығармашылық әулетіміздің деңгейі жоғары, білім өрісі биік халқымыз бар... Біз қолымыздағы осындай баға жетпес қазынаны жан-жақты танытуға және оның дамуы үшін барған сайын жаңа әрі неғұрлым өркениетті жағдай туғызуға тиіспіз» деп, рухани байлығымыздың қорын байыта түсу шаралары жүзеге асырылуда.</w:t>
      </w:r>
    </w:p>
    <w:p w:rsidR="00C66D86" w:rsidRPr="0017582C" w:rsidRDefault="00887C9C" w:rsidP="00FD6932">
      <w:pPr>
        <w:pStyle w:val="Textbody"/>
        <w:widowControl/>
        <w:spacing w:after="240"/>
        <w:ind w:firstLine="360"/>
        <w:contextualSpacing/>
        <w:jc w:val="both"/>
        <w:rPr>
          <w:rFonts w:cs="Times New Roman"/>
          <w:sz w:val="28"/>
          <w:szCs w:val="28"/>
          <w:lang w:val="kk-KZ"/>
        </w:rPr>
      </w:pPr>
      <w:r w:rsidRPr="0017582C">
        <w:rPr>
          <w:rFonts w:cs="Times New Roman"/>
          <w:sz w:val="28"/>
          <w:szCs w:val="28"/>
          <w:lang w:val="kk-KZ"/>
        </w:rPr>
        <w:t>Осы тұрғыдан алғанда, ұлттық құндылықтарымызды бүгінгі заман сұранысымен сабақтастыра байланыстырып, оқу-тәрбие үдерісіне өндіруіміз қажет. Ал бұл ұлттық құндылықтарды өскелең ұрпақтың бойына сіңіртуге, сондай-ақ, ғылыми тұрғыда негізделген білім берудегі қоғамдық пәндердің алатын орны ерекше. Әсіресе, дінтану, тарих, мәдениеттану, қоғамтану пәндері ұлттық мұраларымыздың негізгі насихаттаушысы, жаршысы десек қателеспейтініміз анық. Халқымыздың атадан балаға ғасырлар бойы там-тұмдап жинақтаған рухани қазынасы тоқырау, тоталитарлық жүйе, кеңес өкіметі кезеңдерінде күйзеліске түсіп, тұншықтырылды. Сол қиын кезеңдерде халқымыз өзінің мәдени және діни құндылықтарынан ажырап қалды. Қиын қыстау заманында ұлттық құндылықтарымыз, салт-дәстүрлеріміз жеткілікті деңгейде бағаланбады. Сондықтан білім беру жүйесінің барлық деңгейлерінде, соның ішінде арнаулы орта білім беру ұйымдарында ұлттық құндылықтар тұрғысынан дінтану, мәдениет саласы жағынан білім беру, жас жеткіншектердің ұлттық сана-сезім түсініктерін кеңейту, оларды өз халқының ұлттық мұраларын қастерлеп, сақтай білуге үйретуіміз қажет.</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lastRenderedPageBreak/>
        <w:t xml:space="preserve">Бүгінгі күндегі бұқаралық ақпарат құралдарының әлеуметтік трансформациялаудағы рөлі өте жоғары. Міне, осы БАҚ бұқараның санасында қазіргі заман адамының өмірі мен қызметінің салтын қалыптастырады. Азаматтардың мінез-құлқы мен дүниетанымын реттейді, саяси ұстанымдарына ықпал етеді. Барлық ақпараттарды беруде адам санасына әсер етудің жасырын қызметін пайдаланады. Бұқара халық манипулятивтік технологиялар ықпалымен өз мүдделеріне қарсы шығу қаупі де туындауы әбден мүмкін. Бүгінгі күні телекөрермен саяси басқарудың элементі ретінде телевизиялық коммуникацияның бастауы саналады. Бұл демократиялық  институттың негізі болып табылатын тікелей халықтық басқарудың технологиялық шыңы. Әлеуметтік жауапкершілікке ие теледидардың әлеуметтік-саяси дамуының аспектілері шын мәнісіндегі саяси мәдениеттің дамуына өз үлесін қосатыны белгілі. Қазіргі мәдени-саяси жүйедегі қажетті ақпаратты алу мен өңдеудің маңызды арналық белгісі бар байланыс қажеттілігі жаңа ақпараттық-коммуникациялық технологиялардағы тиімді және сапалы мүмкіндігін ұйымдастырудағы мәні зор. Сондықтан әлеуметтік процестерді басқарудың метатехнологияларын қалыптастыру туралы да айта кеткен жөн. Өйткені бүгінгі күннің бұқаралық ақпарат құралдары бұқаралық коммуникацияның құралына айналды. Бұқаралық ақпарат құралдарының саяси қызметі қазіргі кезеңдегі өзіндік құрамдас бөлігін құрайтын және гуманитарлық қызметпен тығыз байланысты бірнеше өзіндік ерекшелігі бар қызмет түрлерін қамтиды. Бұқаралық ақпарат құралдарының негізгі қызметтерінің қатарына ақпараттандыру жатады. Саяси ақпаратқа қоғамдық маңызы зор мемлекеттік органдар тарапынан назарды қажет ететін және оларға ықпал жасайтын мәліметтер енеді. Алынған ақпарат негізінде азаматтардың үкімет, парламент, партиялар мен басқа саяси институттар қызметі, қоғамның экономикалық және мәдени өмірі туралы ойлары қалыптасады. Бұқаралық ақпарат құралдарының ағартушылық қызметі ақпарат көздерінен алынған мәліметтерді өз дәрежесінде бағалау мен реттеуге бағытталады. Масс-медиа азаматтардың бүкіл өмірін қамту арқылы олардың саяси және әлеуметтік ақпаратты ұғынуға ықпал жасайды. Сондықтан азаматтардың саяси біліміне бұқаралық ақпарат құралдарының әсері мол.  Бұқаралық ақпарат құралдарындағы ағартушылық әлеуметтендіру қызметімен тығыз байланысты. Дегенмен, ағартушылық жүйелі білім игеру мен тұлғаның танымдық және құндылық мүмкіндіктерін кеңейтсе, саяси әлеуметтендіру халықтың саяси нормалар, құндылықтар мен мінез-құлық үлгілерін игеруге ұмтылдырады. Сонымен қатар, тұлғаның әлеуметтік ақиқатқа бейімделуін қамтамасыз етеді. Бұқаралық ақпарат құралдарының сыни қызметін саяси жүйедегі масс-медиамен қатар, оппозиция кеңінен қолданады. Бірақ, ақпарат құралдарындағы сынның көлемділігі өте кең болғандықтан, мемлекеттік саясаттың барлық бағыттары оның назарында болады. Қоғамдық пікірдің беделділігіне негізделген бақылау қызметінің артықшылықтары өте мол. Қоғамдағы келеңсіздіктерге әкімшілік және экономикалық жазалау шараларын қолданбаса да кез келген оқиға мен саяси тұлға қимылына құқықтық және адамгершілік бағасын ұсынады. Бұқаралық ақпарат құралдарының ықпалдастық қызметі саясат пен қоғамдағы кемшіліктерді </w:t>
      </w:r>
      <w:r w:rsidRPr="0017582C">
        <w:rPr>
          <w:rFonts w:cs="Times New Roman"/>
          <w:sz w:val="28"/>
          <w:szCs w:val="28"/>
          <w:lang w:val="kk-KZ"/>
        </w:rPr>
        <w:lastRenderedPageBreak/>
        <w:t>сынаумен қатар, саяси ойыншылар мен түрлі қоғамдық мүдделер ықпалдастығын қамтамасыз етеді. Түрлі әлеуметтік топтар мүшелері пікірлерін бұқараға ашық білдіру мүмкіндігін ұсынып, қоғамдық пікірдегі өз мүдделерін қорғауға жағдай қалыптастырады. Жоғарыда аталған бұқаралық ақпарат құралдары саяси қызметі түрлерінің барлығы жұмылдыру қызметімен бірлескен. Қызметтің бұл түрі  азаматтардың белгілі бір саяси қызмет түріне итермелеуге жол береді. Бұқаралық ақпарат құралдары халықтың санасы мен сезіміне ықпал ете отырып, нақты саяси мінез-құлықтың қалыптасуына әсер етеді. Өйткені кез келген жоғары білімді азамат қарама-қайшылығы мол саяси процестерде жауапты шешім қабылдауда теледидар, радио, газет пен журналдарға сүйенеді. Жалпы бұқаралық ақпарат құралдарының саяси қызметі жоғарыда аталған түрлерімен шектелмейді. Кейбір ғалымдар бұқаралық ақпарат құралдарының саяси қызметі түрлеріне инновациялық, жеделдету және қоғамдық пікірді қалыптастыру қызметтері туралы да айтады. Бұл бұқаралық ақпарат құралдарының саяси кеңес беру қызметі ерекшеліктерін толықтай айқындаумен қатар, тәрбие беру мәселелерімен өзара байланыстылығын танытады.</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Қоғам өмірінде дін рөлінің артуы, діни ұйымдар белсенділігінің күшеюі мен қанат жаюы жағдайында жастардың дінге деген қызығушылығы артып келеді. Олар үшін әлемдік дәстүрлі діндердің рухани-адамгершіліктік мұрасы, оның мазмұны мен мәні үлкен мәнге ие. Бұған адамзаттың өркениетті дамуы мен рухани жаңғыруына қатысты күйіп тұрған мәселелерге анық та нақты жауаптардың болуы керектігін талап ететін, әлемдегі қалыптасқан тәртіп те ықпал етуде.</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Қазіргі кезеңде мемлекетіміз үшін азаматтар бойындағы өзіндік қасиеттерге нұқсан келтірмей, жаңа қасиеттерді, дербестікті және таңдау мен шешім қабылдау жағдайындағы жауапкершілікті тұлға аралық барабар қарым-қатынас орнатуға, қоғамдағы тиімділікті арттыруға әсер ететін білім, білік, дағдыларды ұлттық мәдениет аясында қалыптастыру мәселесі тұр.</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Бүгінгі біздің қоғамымыздың өткір мәселесінің бірі – діни экстремизм. Экстремизмнің қандай бір түрі болмасын, ол мемлекеттің тұтастығына, ұлттың қауіпсіздігіне, азаматтардың құқығына және бостандығына үлкен қауіп төндіреді. Кез келген ел үшін діни экстремизмнің ең қауіпті түрі дін атын жамылып, ұлттар және діндер арасына от салу. Мұның арты үлкен қақтығыстарға алып келетіні мәлім. Экстремистік әрекеттер мен ұйымдар Қазақстанда да пайда болып, өз лаңды істерін» атқарумен» көзге түсуде. Осы орайда Ұлт көшбасшысы Н.Назарбаев «Қазақстан - 2050» стратегиясы: қалыптасқан мемлекеттің жаңа саяси бағыты» атты жолдауында дін мәселесіне ерекше мән беріп, бірқатар тапсырмалар мен жауапкершіліктерді жүктеді. Атап өтсек:</w:t>
      </w:r>
    </w:p>
    <w:p w:rsidR="00FD6932" w:rsidRDefault="00887C9C" w:rsidP="00FD6932">
      <w:pPr>
        <w:pStyle w:val="Standard"/>
        <w:widowControl/>
        <w:contextualSpacing/>
        <w:jc w:val="both"/>
        <w:rPr>
          <w:rFonts w:cs="Times New Roman"/>
          <w:sz w:val="28"/>
          <w:szCs w:val="28"/>
          <w:lang w:val="kk-KZ"/>
        </w:rPr>
      </w:pPr>
      <w:r w:rsidRPr="0017582C">
        <w:rPr>
          <w:rFonts w:cs="Times New Roman"/>
          <w:sz w:val="28"/>
          <w:szCs w:val="28"/>
          <w:lang w:val="kk-KZ"/>
        </w:rPr>
        <w:t>- мемлекет пен азаматтар радикализмнің, экстремизмнің және терроризмнің барлық түрлері мен бой көрсетулеріне қарсы біртұтас шеп құруға тиіс;</w:t>
      </w:r>
    </w:p>
    <w:p w:rsidR="00FD6932" w:rsidRDefault="00887C9C" w:rsidP="00FD6932">
      <w:pPr>
        <w:pStyle w:val="Standard"/>
        <w:widowControl/>
        <w:contextualSpacing/>
        <w:jc w:val="both"/>
        <w:rPr>
          <w:rFonts w:cs="Times New Roman"/>
          <w:sz w:val="28"/>
          <w:szCs w:val="28"/>
          <w:lang w:val="kk-KZ"/>
        </w:rPr>
      </w:pPr>
      <w:r w:rsidRPr="0017582C">
        <w:rPr>
          <w:rFonts w:cs="Times New Roman"/>
          <w:sz w:val="28"/>
          <w:szCs w:val="28"/>
          <w:lang w:val="kk-KZ"/>
        </w:rPr>
        <w:t>- діни радикализм мен экстремизмнің пайда болуын бейтараптандыру мақсатында заңдарымызды күшейтуіміз керек;</w:t>
      </w:r>
    </w:p>
    <w:p w:rsidR="00FD6932" w:rsidRDefault="00887C9C" w:rsidP="00FD6932">
      <w:pPr>
        <w:pStyle w:val="Standard"/>
        <w:widowControl/>
        <w:contextualSpacing/>
        <w:jc w:val="both"/>
        <w:rPr>
          <w:rFonts w:cs="Times New Roman"/>
          <w:sz w:val="28"/>
          <w:szCs w:val="28"/>
          <w:lang w:val="kk-KZ"/>
        </w:rPr>
      </w:pPr>
      <w:r w:rsidRPr="0017582C">
        <w:rPr>
          <w:rFonts w:cs="Times New Roman"/>
          <w:sz w:val="28"/>
          <w:szCs w:val="28"/>
          <w:lang w:val="kk-KZ"/>
        </w:rPr>
        <w:lastRenderedPageBreak/>
        <w:t>- жастар арасында діни экстремизм профилактикасын күшейту, өйткені кейбір сыртқы экстремистік күштер жастарымызды дұрыс жолдан адастырып, теріс бағытқа тартуға тырысуда.</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Осыған байланысты, жастар арасында толеранттық мінез-құлық қалыптастыру, діни экстремизм мен терроризмнің алдын алу және оған қарсы әрекет ету шаралары негізінде қазіргі көп ұлтты елімізде түрлі шаралар ұйымдастырылып, жүзеге асырылуда. Мемлекет жүргізіп отырған халықаралық келісім мен ұлтаралық бірлікті дамытуға бағытталған нақты саясат аға буын мен кіші буын арасындағы өзара түсіністікті, ең бастысы, ата-ана мен бала арасындағы бірлікті, жастардың ішкі мәдениетінің дамуын, ұлттық сана-сезім, ұлттық мақтаныш, ұлттық құндылық тұрғысынан қамтиды.</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Қазіргі таңда деструктивті, кей жағдайда тіпті радикалды исламдық ағымдардың белсенді әрекеті елдің ұлттық өзіндік ерекшелігінен айырылып қалу қаупіне апарып соғуы мүмкін. Ол ең алдымен діндар жұртшылықтың біздің төл қазақ дәстүрлерінен бас тартып, оны жоққа шығарып, фундаменталды және радикалды идеялардың күшеюінен көрінісін табады. Сондықтан да мемлекеттің алдында тұрған басты мақсаттардың бірі - қоғамымызда діни процестердің саясаттануына жол бермеу.</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Осы орайда, маңызды болған мәселенің бірі, бұл – дәстүрлі емес діни қозғалыстардың қызметтерін ретке келтіру. Себебі, олардың әрекеттері қоғамда кереғар көзқарастар туғызып келеді. Өйткені, қазіргі таңда ұлт және дін, тарих және дін, дәстүр және дін мәселесі де терең байыпталмай келеді. Дінді салтпен, дәстүрмен шатастырушылар көбейді.</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Сондықтан жастарға рухани адамгершілік тәрбие беру басты назарда болуы тиіс. Жаңа жас буынның дүниетанымын қалыптастыру мен тәрбиелеуде ұлттық дәстүріміздегі адамгершілік пен ар-ұят ұстанымдарын бүгінгі заман талаптарына сай тиімді түрде қолдана алсақ, бұл ұлтжанды және иман жүзді ұрпақ қалыптастырудың негізі болады.</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Жаңа қоғам қалыптастырудың жалпы әлеуметтік мәдени механизмінің мәнді бөлігі ретінде дәстүршілдік көрінеді. Этномәдени дәстүрді қайта жаңғырту, мәдени мұраны сақтау, ұлттық өзіндік ерекшелік және жалпыадамзаттық құндылықтардың арақатынасы бағдарламалары түбегейлі маңызға ие. Мәдени шындықтың өзі адамның өзіндік бірегейлігін айқындайды. Қазіргі заманауи өркениет жағдайында этникалық мәдениет ұлттық мәдениеттің ерекшелігін айқындайтын қабат болып табылады.</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Жастардың рухани әлемінің жағдайы жастар үшін ғана емес, бүкіл қоғам өмірі үшін де маңызды орын алады, өйткені жастар біздің болашағымыз. Жастардың рухани мәдениетін құраушылардың бірі құндылықтық бағдарлар болып табылады яғни, белгілі-бір мәндерді өмірді ұйымдастырушы бастамалар ретінде қабылдау және өзін соған сәйке ұстау.</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 xml:space="preserve">Адамның адамгершілігі – оның жоғары қасиеті. Оның негізгі белгілерінің бірі – өзі үшін ғана емес, ел, қоғам үшін өмір сүру, адамдық ар – намысты ардақтау, әр уақытта жақсылық жасауға дайын болу. Арлы адам – ардақты адам. Адамгершіліктің асыл қасиеттері: Отансүйгіштік, мейірімді, адал, еңбекқор, ақылды, әділ, парасатты жас ұрпақтарымыздың бойынан табылуы тиіс. Басқаша </w:t>
      </w:r>
      <w:r w:rsidRPr="0017582C">
        <w:rPr>
          <w:rFonts w:cs="Times New Roman"/>
          <w:sz w:val="28"/>
          <w:szCs w:val="28"/>
          <w:lang w:val="kk-KZ"/>
        </w:rPr>
        <w:lastRenderedPageBreak/>
        <w:t>айтқанда, бүгін біз тек өзара түсіністік пен сыйластықтың, бір-бірімізге деген құрметтің арқасында ғана тіршілігімізді жалғастыра алмақпыз. Бұл үдеріс біздің әрқайсымыздың өз дінімізді, дәстүрімізді құрметтеуге, дәріптеуге кедергі болмайды. Өйткені, әрбір дін – ақиқатқа деген ұмтылыс.</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Сондықтан да, еліміздің болашағы үшін жастарды тәрбиелеуде рухани құндылықтардың маңызы зор және біз күнделікті өмірде оларды қолданудың аясын кеңейтіп, үнемі назарда ұстап отыруымыз қажет.</w:t>
      </w:r>
    </w:p>
    <w:p w:rsidR="00FD6932" w:rsidRDefault="00887C9C" w:rsidP="00FD6932">
      <w:pPr>
        <w:pStyle w:val="Standard"/>
        <w:widowControl/>
        <w:ind w:firstLine="360"/>
        <w:contextualSpacing/>
        <w:jc w:val="both"/>
        <w:rPr>
          <w:rFonts w:cs="Times New Roman"/>
          <w:sz w:val="28"/>
          <w:szCs w:val="28"/>
          <w:lang w:val="kk-KZ"/>
        </w:rPr>
      </w:pPr>
      <w:r w:rsidRPr="0017582C">
        <w:rPr>
          <w:rFonts w:cs="Times New Roman"/>
          <w:sz w:val="28"/>
          <w:szCs w:val="28"/>
          <w:lang w:val="kk-KZ"/>
        </w:rPr>
        <w:t>Қорыта айтсам, жастарымыздың бойында отансүйгіштік, ұлтжандылық, әдептілік, ибалылық, төзімділік сынды қасиеттерді арттырып, олардың жалпыадамзаттық және ұлттық құндылықтарды толыққанды түсініп, өмірлік жолдарында ұстануына септігін тигізуге әсер етуіміз керек.</w:t>
      </w:r>
    </w:p>
    <w:p w:rsidR="00FD6932" w:rsidRDefault="00FD6932" w:rsidP="00FD6932">
      <w:pPr>
        <w:pStyle w:val="Standard"/>
        <w:widowControl/>
        <w:ind w:firstLine="360"/>
        <w:contextualSpacing/>
        <w:jc w:val="center"/>
        <w:rPr>
          <w:rFonts w:cs="Times New Roman"/>
          <w:b/>
          <w:sz w:val="28"/>
          <w:szCs w:val="28"/>
          <w:lang w:val="kk-KZ"/>
        </w:rPr>
      </w:pPr>
    </w:p>
    <w:p w:rsidR="00C66D86" w:rsidRPr="0017582C" w:rsidRDefault="00887C9C" w:rsidP="00FD6932">
      <w:pPr>
        <w:pStyle w:val="Standard"/>
        <w:widowControl/>
        <w:ind w:firstLine="360"/>
        <w:contextualSpacing/>
        <w:jc w:val="center"/>
        <w:rPr>
          <w:rFonts w:cs="Times New Roman"/>
          <w:b/>
          <w:sz w:val="28"/>
          <w:szCs w:val="28"/>
          <w:lang w:val="kk-KZ"/>
        </w:rPr>
      </w:pPr>
      <w:r w:rsidRPr="0017582C">
        <w:rPr>
          <w:rFonts w:cs="Times New Roman"/>
          <w:b/>
          <w:sz w:val="28"/>
          <w:szCs w:val="28"/>
          <w:lang w:val="kk-KZ"/>
        </w:rPr>
        <w:t>Бақылау сұрақтары:</w:t>
      </w:r>
    </w:p>
    <w:p w:rsidR="00FD6932" w:rsidRDefault="00B53872" w:rsidP="00E61835">
      <w:pPr>
        <w:pStyle w:val="Standard"/>
        <w:ind w:left="360"/>
        <w:contextualSpacing/>
        <w:jc w:val="both"/>
        <w:rPr>
          <w:rFonts w:cs="Times New Roman"/>
          <w:sz w:val="28"/>
          <w:szCs w:val="28"/>
          <w:lang w:val="kk-KZ"/>
        </w:rPr>
      </w:pPr>
      <w:r w:rsidRPr="0017582C">
        <w:rPr>
          <w:rFonts w:cs="Times New Roman"/>
          <w:sz w:val="28"/>
          <w:szCs w:val="28"/>
          <w:lang w:val="kk-KZ"/>
        </w:rPr>
        <w:t>1. Қазақстан жастарының құндылықтар жүесін қалыптастыру жолындағы мемлекеттік саясат</w:t>
      </w:r>
    </w:p>
    <w:p w:rsidR="00FD6932" w:rsidRDefault="00B53872" w:rsidP="00E61835">
      <w:pPr>
        <w:pStyle w:val="Standard"/>
        <w:ind w:left="360"/>
        <w:contextualSpacing/>
        <w:jc w:val="both"/>
        <w:rPr>
          <w:rFonts w:cs="Times New Roman"/>
          <w:sz w:val="28"/>
          <w:szCs w:val="28"/>
          <w:lang w:val="kk-KZ"/>
        </w:rPr>
      </w:pPr>
      <w:r w:rsidRPr="0017582C">
        <w:rPr>
          <w:rFonts w:cs="Times New Roman"/>
          <w:sz w:val="28"/>
          <w:szCs w:val="28"/>
          <w:lang w:val="kk-KZ"/>
        </w:rPr>
        <w:t>2.Жастардың әдептік қ</w:t>
      </w:r>
      <w:r w:rsidR="00FD6932">
        <w:rPr>
          <w:rFonts w:cs="Times New Roman"/>
          <w:sz w:val="28"/>
          <w:szCs w:val="28"/>
          <w:lang w:val="kk-KZ"/>
        </w:rPr>
        <w:t>асиеттерін сапасына  БАҚ ықпалы</w:t>
      </w:r>
    </w:p>
    <w:p w:rsidR="00B53872" w:rsidRPr="0017582C" w:rsidRDefault="00B53872" w:rsidP="00E61835">
      <w:pPr>
        <w:pStyle w:val="Standard"/>
        <w:ind w:left="360"/>
        <w:contextualSpacing/>
        <w:jc w:val="both"/>
        <w:rPr>
          <w:rFonts w:cs="Times New Roman"/>
          <w:sz w:val="28"/>
          <w:szCs w:val="28"/>
          <w:lang w:val="kk-KZ"/>
        </w:rPr>
      </w:pPr>
      <w:r w:rsidRPr="0017582C">
        <w:rPr>
          <w:rFonts w:cs="Times New Roman"/>
          <w:sz w:val="28"/>
          <w:szCs w:val="28"/>
          <w:lang w:val="kk-KZ"/>
        </w:rPr>
        <w:t>3.Қазақстан жастары арасында гуманизмды, толеранттықты нығайту үрдісіндегі дәстүрлі діндердін ролі</w:t>
      </w:r>
    </w:p>
    <w:p w:rsidR="00C66D86" w:rsidRPr="0017582C" w:rsidRDefault="00C66D86" w:rsidP="00E61835">
      <w:pPr>
        <w:pStyle w:val="Standard"/>
        <w:tabs>
          <w:tab w:val="left" w:pos="360"/>
        </w:tabs>
        <w:contextualSpacing/>
        <w:jc w:val="both"/>
        <w:rPr>
          <w:rFonts w:cs="Times New Roman"/>
          <w:sz w:val="28"/>
          <w:szCs w:val="28"/>
          <w:lang w:val="kk-KZ"/>
        </w:rPr>
      </w:pPr>
    </w:p>
    <w:p w:rsidR="00C66D86" w:rsidRPr="0017582C" w:rsidRDefault="00E62D6E" w:rsidP="00FD6932">
      <w:pPr>
        <w:pStyle w:val="Standard"/>
        <w:ind w:firstLine="708"/>
        <w:contextualSpacing/>
        <w:jc w:val="center"/>
        <w:rPr>
          <w:rFonts w:cs="Times New Roman"/>
          <w:sz w:val="28"/>
          <w:szCs w:val="28"/>
          <w:lang w:val="kk-KZ"/>
        </w:rPr>
      </w:pPr>
      <w:r w:rsidRPr="0017582C">
        <w:rPr>
          <w:rFonts w:cs="Times New Roman"/>
          <w:b/>
          <w:sz w:val="28"/>
          <w:szCs w:val="28"/>
          <w:lang w:val="kk-KZ"/>
        </w:rPr>
        <w:t>Әдебиеттер</w:t>
      </w:r>
      <w:r w:rsidR="00887C9C" w:rsidRPr="0017582C">
        <w:rPr>
          <w:rFonts w:cs="Times New Roman"/>
          <w:b/>
          <w:sz w:val="28"/>
          <w:szCs w:val="28"/>
          <w:lang w:val="kk-KZ"/>
        </w:rPr>
        <w:t>:</w:t>
      </w:r>
    </w:p>
    <w:p w:rsidR="00FD6932" w:rsidRDefault="00E62D6E"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w:t>
      </w:r>
    </w:p>
    <w:p w:rsidR="00FD6932" w:rsidRDefault="00E62D6E" w:rsidP="00E61835">
      <w:pPr>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Назарбаевтің «Қазақстан-2050» стратегиясы</w:t>
      </w:r>
    </w:p>
    <w:p w:rsidR="00E62D6E" w:rsidRPr="0017582C" w:rsidRDefault="00E62D6E" w:rsidP="00E61835">
      <w:pPr>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E62D6E" w:rsidRPr="0017582C" w:rsidRDefault="00E62D6E"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E62D6E" w:rsidRPr="0017582C" w:rsidRDefault="00E62D6E"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887C9C" w:rsidP="00E61835">
      <w:pPr>
        <w:pStyle w:val="Standard"/>
        <w:contextualSpacing/>
        <w:jc w:val="both"/>
        <w:rPr>
          <w:rFonts w:cs="Times New Roman"/>
          <w:b/>
          <w:sz w:val="28"/>
          <w:szCs w:val="28"/>
          <w:lang w:val="kk-KZ"/>
        </w:rPr>
      </w:pPr>
      <w:r w:rsidRPr="0017582C">
        <w:rPr>
          <w:rFonts w:cs="Times New Roman"/>
          <w:b/>
          <w:sz w:val="28"/>
          <w:szCs w:val="28"/>
          <w:lang w:val="kk-KZ"/>
        </w:rPr>
        <w:t>Тақырып 7. Жастардың салауатты өмір сүру</w:t>
      </w:r>
      <w:r w:rsidR="00FD6932">
        <w:rPr>
          <w:rFonts w:cs="Times New Roman"/>
          <w:b/>
          <w:sz w:val="28"/>
          <w:szCs w:val="28"/>
          <w:lang w:val="kk-KZ"/>
        </w:rPr>
        <w:t>і</w:t>
      </w:r>
      <w:r w:rsidRPr="0017582C">
        <w:rPr>
          <w:rFonts w:cs="Times New Roman"/>
          <w:b/>
          <w:sz w:val="28"/>
          <w:szCs w:val="28"/>
          <w:lang w:val="kk-KZ"/>
        </w:rPr>
        <w:t>н қалыптаст</w:t>
      </w:r>
      <w:r w:rsidR="00FD6932">
        <w:rPr>
          <w:rFonts w:cs="Times New Roman"/>
          <w:b/>
          <w:sz w:val="28"/>
          <w:szCs w:val="28"/>
          <w:lang w:val="kk-KZ"/>
        </w:rPr>
        <w:t>ы</w:t>
      </w:r>
      <w:r w:rsidRPr="0017582C">
        <w:rPr>
          <w:rFonts w:cs="Times New Roman"/>
          <w:b/>
          <w:sz w:val="28"/>
          <w:szCs w:val="28"/>
          <w:lang w:val="kk-KZ"/>
        </w:rPr>
        <w:t>ру</w:t>
      </w:r>
    </w:p>
    <w:p w:rsidR="00C66D86" w:rsidRPr="0017582C" w:rsidRDefault="00C66D86" w:rsidP="00E61835">
      <w:pPr>
        <w:pStyle w:val="Standard"/>
        <w:contextualSpacing/>
        <w:jc w:val="both"/>
        <w:rPr>
          <w:rFonts w:cs="Times New Roman"/>
          <w:sz w:val="28"/>
          <w:szCs w:val="28"/>
          <w:lang w:val="kk-KZ"/>
        </w:rPr>
      </w:pPr>
    </w:p>
    <w:p w:rsidR="00FD6932" w:rsidRDefault="00FD6932" w:rsidP="00E61835">
      <w:pPr>
        <w:pStyle w:val="Standard"/>
        <w:contextualSpacing/>
        <w:jc w:val="both"/>
        <w:rPr>
          <w:rFonts w:cs="Times New Roman"/>
          <w:b/>
          <w:sz w:val="28"/>
          <w:szCs w:val="28"/>
          <w:lang w:val="kk-KZ"/>
        </w:rPr>
      </w:pPr>
    </w:p>
    <w:p w:rsidR="00C66D86" w:rsidRPr="0017582C" w:rsidRDefault="00FD6932" w:rsidP="00E61835">
      <w:pPr>
        <w:pStyle w:val="Standard"/>
        <w:contextualSpacing/>
        <w:jc w:val="both"/>
        <w:rPr>
          <w:rFonts w:cs="Times New Roman"/>
          <w:sz w:val="28"/>
          <w:szCs w:val="28"/>
          <w:lang w:val="kk-KZ"/>
        </w:rPr>
      </w:pPr>
      <w:r>
        <w:rPr>
          <w:rFonts w:cs="Times New Roman"/>
          <w:b/>
          <w:sz w:val="28"/>
          <w:szCs w:val="28"/>
          <w:lang w:val="kk-KZ"/>
        </w:rPr>
        <w:t>М</w:t>
      </w:r>
      <w:r w:rsidR="00887C9C" w:rsidRPr="0017582C">
        <w:rPr>
          <w:rFonts w:cs="Times New Roman"/>
          <w:b/>
          <w:sz w:val="28"/>
          <w:szCs w:val="28"/>
          <w:lang w:val="kk-KZ"/>
        </w:rPr>
        <w:t>ақсаты:</w:t>
      </w:r>
      <w:r w:rsidR="00887C9C" w:rsidRPr="0017582C">
        <w:rPr>
          <w:rFonts w:cs="Times New Roman"/>
          <w:sz w:val="28"/>
          <w:szCs w:val="28"/>
          <w:lang w:val="kk-KZ"/>
        </w:rPr>
        <w:t xml:space="preserve"> Салауатты өмір сүруге дене және адами қасиеттерді жетілдіру жолындағы  үгіт – насихат жүргізу жумысы. Алкоголизмге, темекі  шегуге , нашақорлыққа және басқа да әлеуметтік эпидемияларға қарсы профилактика. Жастардын экологиялық ағартушылығына ,табигаттың қорғауына, сақталуына, қоршаған ортаның жағдайы түзелуіне арналған шараларына қатысуы. Жастардың рухани және адами тәрбиесі.</w:t>
      </w:r>
    </w:p>
    <w:p w:rsidR="00FD6932" w:rsidRDefault="00FD6932" w:rsidP="00E61835">
      <w:pPr>
        <w:pStyle w:val="Standard"/>
        <w:ind w:left="360"/>
        <w:contextualSpacing/>
        <w:jc w:val="both"/>
        <w:rPr>
          <w:rFonts w:cs="Times New Roman"/>
          <w:b/>
          <w:bCs/>
          <w:sz w:val="28"/>
          <w:szCs w:val="28"/>
          <w:lang w:val="kk-KZ"/>
        </w:rPr>
      </w:pPr>
    </w:p>
    <w:p w:rsidR="00C66D86" w:rsidRPr="0017582C" w:rsidRDefault="00887C9C" w:rsidP="00FD6932">
      <w:pPr>
        <w:pStyle w:val="Standard"/>
        <w:ind w:left="360"/>
        <w:contextualSpacing/>
        <w:jc w:val="center"/>
        <w:rPr>
          <w:rFonts w:cs="Times New Roman"/>
          <w:b/>
          <w:bCs/>
          <w:sz w:val="28"/>
          <w:szCs w:val="28"/>
          <w:lang w:val="kk-KZ"/>
        </w:rPr>
      </w:pPr>
      <w:r w:rsidRPr="0017582C">
        <w:rPr>
          <w:rFonts w:cs="Times New Roman"/>
          <w:b/>
          <w:bCs/>
          <w:sz w:val="28"/>
          <w:szCs w:val="28"/>
          <w:lang w:val="kk-KZ"/>
        </w:rPr>
        <w:t>Жоспар</w:t>
      </w:r>
    </w:p>
    <w:p w:rsidR="00FD6932" w:rsidRDefault="00887C9C" w:rsidP="00E61835">
      <w:pPr>
        <w:pStyle w:val="Standard"/>
        <w:ind w:left="360"/>
        <w:contextualSpacing/>
        <w:jc w:val="both"/>
        <w:rPr>
          <w:rFonts w:cs="Times New Roman"/>
          <w:sz w:val="28"/>
          <w:szCs w:val="28"/>
          <w:lang w:val="kk-KZ"/>
        </w:rPr>
      </w:pPr>
      <w:r w:rsidRPr="0017582C">
        <w:rPr>
          <w:rFonts w:cs="Times New Roman"/>
          <w:sz w:val="28"/>
          <w:szCs w:val="28"/>
          <w:lang w:val="kk-KZ"/>
        </w:rPr>
        <w:t>1.Жастардың арасында салауатты өмір сүру үгіті</w:t>
      </w:r>
    </w:p>
    <w:p w:rsidR="00FD6932" w:rsidRDefault="00887C9C" w:rsidP="00E61835">
      <w:pPr>
        <w:pStyle w:val="Standard"/>
        <w:ind w:left="360"/>
        <w:contextualSpacing/>
        <w:jc w:val="both"/>
        <w:rPr>
          <w:rFonts w:cs="Times New Roman"/>
          <w:sz w:val="28"/>
          <w:szCs w:val="28"/>
          <w:lang w:val="kk-KZ"/>
        </w:rPr>
      </w:pPr>
      <w:r w:rsidRPr="0017582C">
        <w:rPr>
          <w:rFonts w:cs="Times New Roman"/>
          <w:sz w:val="28"/>
          <w:szCs w:val="28"/>
          <w:lang w:val="kk-KZ"/>
        </w:rPr>
        <w:t>2.Жастардың арасында әлеуметтік дерттердін алдын алу жұмысы</w:t>
      </w:r>
    </w:p>
    <w:p w:rsidR="00C66D86" w:rsidRPr="0017582C" w:rsidRDefault="00887C9C" w:rsidP="00E61835">
      <w:pPr>
        <w:pStyle w:val="Standard"/>
        <w:ind w:left="360"/>
        <w:contextualSpacing/>
        <w:jc w:val="both"/>
        <w:rPr>
          <w:rFonts w:cs="Times New Roman"/>
          <w:sz w:val="28"/>
          <w:szCs w:val="28"/>
          <w:lang w:val="kk-KZ"/>
        </w:rPr>
      </w:pPr>
      <w:r w:rsidRPr="0017582C">
        <w:rPr>
          <w:rFonts w:cs="Times New Roman"/>
          <w:sz w:val="28"/>
          <w:szCs w:val="28"/>
          <w:lang w:val="kk-KZ"/>
        </w:rPr>
        <w:lastRenderedPageBreak/>
        <w:t>3.Экологиялық ағартушылық және жастардың қоршаған ортаны қорғауындағы ролі</w:t>
      </w: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887C9C" w:rsidP="00FD6932">
      <w:pPr>
        <w:pStyle w:val="Textbody"/>
        <w:widowControl/>
        <w:spacing w:after="0"/>
        <w:ind w:firstLine="360"/>
        <w:contextualSpacing/>
        <w:jc w:val="both"/>
        <w:rPr>
          <w:rFonts w:cs="Times New Roman"/>
          <w:sz w:val="28"/>
          <w:szCs w:val="28"/>
          <w:lang w:val="kk-KZ"/>
        </w:rPr>
      </w:pPr>
      <w:r w:rsidRPr="0017582C">
        <w:rPr>
          <w:rFonts w:cs="Times New Roman"/>
          <w:sz w:val="28"/>
          <w:szCs w:val="28"/>
          <w:lang w:val="kk-KZ"/>
        </w:rPr>
        <w:t>Жастар арасында салауатты өмір салтын қалыптастыру- қазіргі уақыттағы ең көкейкесті мәселелердің бірі болып отыр. Бұл мәселенің маңыздылығы- қоғамымыздың әлеуметтік жағдайына, экономиканың бүгінгі уақыттағы хал-ахуалына, экологияның нашарлауына, жастардың өз денсаулығына жауапкершіліксіз қарауы себептеріне байланысты да арта түсуде. Адамның  өз денсаулығына көзқарасын өзгертуі, ең алдымен, тәрбиелік мәселе болып табылады. Осы мәселе бойынша «Жастар арасында салауатты өмір салтының қалыптастырудың маңыздылығы» тақырыбын зерттеулерге талдау жасау барысында мынадай қағидаларды ескеру қажеттілігі жайлы тұжырымға келдік: денсаулықты «біртұтас феномен» ретінде қабылдау және оның жеке тұлғаның өмір сүру салтына байланыстылығын түсіну; салауатты өмір салтын биологиялық және әлеуметтік факторлар арқылы анықтап, жас ерекшеліктерін ескере отырып ұйымдастыру.</w:t>
      </w:r>
    </w:p>
    <w:p w:rsidR="00C66D86" w:rsidRPr="0017582C" w:rsidRDefault="00887C9C" w:rsidP="00FD6932">
      <w:pPr>
        <w:pStyle w:val="Textbody"/>
        <w:widowControl/>
        <w:spacing w:after="0"/>
        <w:ind w:firstLine="360"/>
        <w:contextualSpacing/>
        <w:jc w:val="both"/>
        <w:rPr>
          <w:rFonts w:cs="Times New Roman"/>
          <w:sz w:val="28"/>
          <w:szCs w:val="28"/>
          <w:lang w:val="kk-KZ"/>
        </w:rPr>
      </w:pPr>
      <w:r w:rsidRPr="0017582C">
        <w:rPr>
          <w:rFonts w:cs="Times New Roman"/>
          <w:sz w:val="28"/>
          <w:szCs w:val="28"/>
          <w:lang w:val="kk-KZ"/>
        </w:rPr>
        <w:t>Қазіргі таңда әлеуметтік жағдай, өмір сүру ұзақтығының төмендеуі және экологиялық қолайсыздық бүкіл өркениетті әлем үшін көкейкесті мәселе болып отырғаны баршамызға аян.</w:t>
      </w:r>
    </w:p>
    <w:p w:rsidR="00C66D86" w:rsidRPr="0017582C" w:rsidRDefault="00887C9C" w:rsidP="00FD6932">
      <w:pPr>
        <w:pStyle w:val="Textbody"/>
        <w:widowControl/>
        <w:spacing w:after="0"/>
        <w:ind w:firstLine="360"/>
        <w:contextualSpacing/>
        <w:jc w:val="both"/>
        <w:rPr>
          <w:rFonts w:cs="Times New Roman"/>
          <w:sz w:val="28"/>
          <w:szCs w:val="28"/>
          <w:lang w:val="kk-KZ"/>
        </w:rPr>
      </w:pPr>
      <w:r w:rsidRPr="0017582C">
        <w:rPr>
          <w:rFonts w:cs="Times New Roman"/>
          <w:sz w:val="28"/>
          <w:szCs w:val="28"/>
          <w:lang w:val="kk-KZ"/>
        </w:rPr>
        <w:t xml:space="preserve">Қазақстан Республикасының Президентінің «Қазақстан-2030» жолдауындағы ұзақ мерзімді басымдықтың бірі «Қазақстан азаматтарының денсаулығы, </w:t>
      </w:r>
      <w:r w:rsidR="00FD6932">
        <w:rPr>
          <w:rFonts w:cs="Times New Roman"/>
          <w:sz w:val="28"/>
          <w:szCs w:val="28"/>
          <w:lang w:val="kk-KZ"/>
        </w:rPr>
        <w:t xml:space="preserve">білімі мен салауаты» тармағында </w:t>
      </w:r>
      <w:r w:rsidRPr="0017582C">
        <w:rPr>
          <w:rFonts w:cs="Times New Roman"/>
          <w:sz w:val="28"/>
          <w:szCs w:val="28"/>
          <w:lang w:val="kk-KZ"/>
        </w:rPr>
        <w:t>«... азаматтарымыздың өз өмірінің аяғына дейін сау болуы және оларды қоршаған табиғи ортаның таза болуы үшін» азаматтарымызды салауатты өмір салтына әзірлеу қажеттілігі көрсетілген.</w:t>
      </w:r>
    </w:p>
    <w:p w:rsidR="00C66D86" w:rsidRPr="0017582C" w:rsidRDefault="00887C9C" w:rsidP="00FD6932">
      <w:pPr>
        <w:pStyle w:val="Textbody"/>
        <w:widowControl/>
        <w:spacing w:after="0"/>
        <w:ind w:firstLine="360"/>
        <w:contextualSpacing/>
        <w:jc w:val="both"/>
        <w:rPr>
          <w:rFonts w:cs="Times New Roman"/>
          <w:sz w:val="28"/>
          <w:szCs w:val="28"/>
          <w:lang w:val="kk-KZ"/>
        </w:rPr>
      </w:pPr>
      <w:r w:rsidRPr="0017582C">
        <w:rPr>
          <w:rFonts w:cs="Times New Roman"/>
          <w:sz w:val="28"/>
          <w:szCs w:val="28"/>
          <w:lang w:val="kk-KZ"/>
        </w:rPr>
        <w:t>Қазақстан Республикасының Конституциясының, ҚР азаматтарының денсаулығын сақтау туралы», Қазақстан Республикасының «Білім туралы» заңының, ҚР-сы әлеуметтік мәдени дамуының тұжырымдамасының қабылдануы жас ұрпақтың болашағын жақсартудың, оның педагогикалық негіздерінің талапқа сай елеулі орнықтырылуын айқындауды талап етеді.  «Салауатты өмір салтын қалыптастыру» мәселелері бойынша бейнефильмдердің көрсетілімін ұйымдастыру жоспарланып талқыланса өте жақсы болары сөзсіз.</w:t>
      </w:r>
    </w:p>
    <w:p w:rsidR="00C66D86" w:rsidRPr="0017582C" w:rsidRDefault="00887C9C" w:rsidP="006A20E6">
      <w:pPr>
        <w:pStyle w:val="Textbody"/>
        <w:widowControl/>
        <w:spacing w:after="0"/>
        <w:ind w:firstLine="360"/>
        <w:contextualSpacing/>
        <w:jc w:val="both"/>
        <w:rPr>
          <w:rFonts w:cs="Times New Roman"/>
          <w:sz w:val="28"/>
          <w:szCs w:val="28"/>
          <w:lang w:val="kk-KZ"/>
        </w:rPr>
      </w:pPr>
      <w:r w:rsidRPr="0017582C">
        <w:rPr>
          <w:rFonts w:cs="Times New Roman"/>
          <w:sz w:val="28"/>
          <w:szCs w:val="28"/>
          <w:lang w:val="kk-KZ"/>
        </w:rPr>
        <w:t>Салауатты өмір салты - ол адекваттық тәртіп арқылы денсаулықты басқару. Яғни, өз кезегінде Индивидуалдық қажеттілікке негіздеп, керекті білімді таңдап алуға мүмкіндік береді. Имандылық негізіндегі салауатты өмір салты біртұтас, ғылыми тиімді жүйеде қалыптастырылуы қажет.</w:t>
      </w:r>
    </w:p>
    <w:p w:rsidR="00C66D86" w:rsidRPr="0017582C" w:rsidRDefault="00887C9C" w:rsidP="006A20E6">
      <w:pPr>
        <w:pStyle w:val="Textbody"/>
        <w:widowControl/>
        <w:spacing w:after="0"/>
        <w:ind w:firstLine="360"/>
        <w:contextualSpacing/>
        <w:jc w:val="both"/>
        <w:rPr>
          <w:rFonts w:cs="Times New Roman"/>
          <w:sz w:val="28"/>
          <w:szCs w:val="28"/>
          <w:lang w:val="kk-KZ"/>
        </w:rPr>
      </w:pPr>
      <w:r w:rsidRPr="0017582C">
        <w:rPr>
          <w:rFonts w:cs="Times New Roman"/>
          <w:sz w:val="28"/>
          <w:szCs w:val="28"/>
          <w:lang w:val="kk-KZ"/>
        </w:rPr>
        <w:t>Ол үшін салауатты өмір салтын қалыптастырудың тәжірибелік- әдістемелік кезеңдерін үш бағытта қарастыруға болады:</w:t>
      </w:r>
    </w:p>
    <w:p w:rsidR="00C66D86" w:rsidRPr="0017582C" w:rsidRDefault="00887C9C" w:rsidP="00E61835">
      <w:pPr>
        <w:pStyle w:val="Textbody"/>
        <w:widowControl/>
        <w:spacing w:after="0"/>
        <w:contextualSpacing/>
        <w:jc w:val="both"/>
        <w:rPr>
          <w:rFonts w:cs="Times New Roman"/>
          <w:sz w:val="28"/>
          <w:szCs w:val="28"/>
          <w:lang w:val="kk-KZ"/>
        </w:rPr>
      </w:pPr>
      <w:r w:rsidRPr="0017582C">
        <w:rPr>
          <w:rFonts w:cs="Times New Roman"/>
          <w:sz w:val="28"/>
          <w:szCs w:val="28"/>
          <w:lang w:val="kk-KZ"/>
        </w:rPr>
        <w:t>1.тәрбиелік әрекет;</w:t>
      </w:r>
    </w:p>
    <w:p w:rsidR="00C66D86" w:rsidRPr="0017582C" w:rsidRDefault="00887C9C" w:rsidP="00E61835">
      <w:pPr>
        <w:pStyle w:val="Textbody"/>
        <w:widowControl/>
        <w:spacing w:after="0"/>
        <w:contextualSpacing/>
        <w:jc w:val="both"/>
        <w:rPr>
          <w:rFonts w:cs="Times New Roman"/>
          <w:sz w:val="28"/>
          <w:szCs w:val="28"/>
          <w:lang w:val="kk-KZ"/>
        </w:rPr>
      </w:pPr>
      <w:r w:rsidRPr="0017582C">
        <w:rPr>
          <w:rFonts w:cs="Times New Roman"/>
          <w:sz w:val="28"/>
          <w:szCs w:val="28"/>
          <w:lang w:val="kk-KZ"/>
        </w:rPr>
        <w:t>2.денсаулық деңгейінің диагностикасы;</w:t>
      </w:r>
    </w:p>
    <w:p w:rsidR="00C66D86" w:rsidRPr="0017582C" w:rsidRDefault="00887C9C" w:rsidP="00E61835">
      <w:pPr>
        <w:pStyle w:val="Textbody"/>
        <w:widowControl/>
        <w:spacing w:after="0"/>
        <w:contextualSpacing/>
        <w:jc w:val="both"/>
        <w:rPr>
          <w:rFonts w:cs="Times New Roman"/>
          <w:sz w:val="28"/>
          <w:szCs w:val="28"/>
          <w:lang w:val="kk-KZ"/>
        </w:rPr>
      </w:pPr>
      <w:r w:rsidRPr="0017582C">
        <w:rPr>
          <w:rFonts w:cs="Times New Roman"/>
          <w:sz w:val="28"/>
          <w:szCs w:val="28"/>
          <w:lang w:val="kk-KZ"/>
        </w:rPr>
        <w:t>3.денсаулық денгейін коррекциялау, түзету.</w:t>
      </w:r>
    </w:p>
    <w:p w:rsidR="00C66D86" w:rsidRPr="0017582C" w:rsidRDefault="00887C9C" w:rsidP="006A20E6">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 xml:space="preserve">Тәрбие – қоғамдық, өндірістік, мәдени іс-әрекеттегі рухани және дене дамуына әсер ететін мақсатқа бағытталған жүйелі үрдіс. Ол оқу және ағарту саласымен тығыз байланысты. Тәрбиенің ұйымдастырылуы және мазмұны, </w:t>
      </w:r>
      <w:r w:rsidRPr="0017582C">
        <w:rPr>
          <w:rFonts w:cs="Times New Roman"/>
          <w:sz w:val="28"/>
          <w:szCs w:val="28"/>
          <w:lang w:val="kk-KZ"/>
        </w:rPr>
        <w:lastRenderedPageBreak/>
        <w:t>мақсаты мемлекеттік және қоғамдық қарым-қатынаспен анықталады. Оның дәлелі (айғағы)- жыл сайын өтетін «Денсаулық фестивалін» атап өтуге болады. Қыркүйек айында өткен денсаулық фестивалі университет көлемінде емес, барлық мекемелерде, оқу орындарында өткізілген іс-шара.</w:t>
      </w:r>
    </w:p>
    <w:p w:rsidR="00C66D86" w:rsidRPr="0017582C" w:rsidRDefault="00887C9C" w:rsidP="006A20E6">
      <w:pPr>
        <w:pStyle w:val="Standard"/>
        <w:widowControl/>
        <w:ind w:firstLine="706"/>
        <w:contextualSpacing/>
        <w:jc w:val="both"/>
        <w:rPr>
          <w:rFonts w:cs="Times New Roman"/>
          <w:sz w:val="28"/>
          <w:szCs w:val="28"/>
          <w:lang w:val="kk-KZ"/>
        </w:rPr>
      </w:pPr>
      <w:r w:rsidRPr="0017582C">
        <w:rPr>
          <w:rFonts w:cs="Times New Roman"/>
          <w:sz w:val="28"/>
          <w:szCs w:val="28"/>
          <w:lang w:val="kk-KZ"/>
        </w:rPr>
        <w:t>Жас ұрпақты рухани-интелектуалды тәрбиелеу бүгінгі күннің өзекті мәселесіне айналып отыр. Отбасында ата-ананың бала тәрбиесінде жіберген олқылықтары, қадағаламаушылық, жауапсыздық және тәлім-тәрбие деңгейінің төмендеуі салдарынан жастардың жан түршігерлік іс-әрекеттерді жасаған жастар, білім мен тәрбие деңгейінің төмендігі, денсаулық жағдайының нашарлығы, салауаттылық, имандылық, адамгершілік туралы құндылықтардың парқын түсінбейтіндігі жасырын емес. Салауатты өмір сүрудің мән-мағынасын түсінбегендіктен жағымсыз іс-әрекеттерге әуестілік, рухани құндылықтың төмендеуіне әкеліп соғуда.</w:t>
      </w:r>
    </w:p>
    <w:p w:rsidR="006A20E6" w:rsidRDefault="00887C9C" w:rsidP="006A20E6">
      <w:pPr>
        <w:pStyle w:val="Standard"/>
        <w:widowControl/>
        <w:ind w:firstLine="706"/>
        <w:contextualSpacing/>
        <w:jc w:val="both"/>
        <w:rPr>
          <w:rFonts w:cs="Times New Roman"/>
          <w:sz w:val="28"/>
          <w:szCs w:val="28"/>
          <w:lang w:val="kk-KZ"/>
        </w:rPr>
      </w:pPr>
      <w:r w:rsidRPr="0017582C">
        <w:rPr>
          <w:rFonts w:cs="Times New Roman"/>
          <w:sz w:val="28"/>
          <w:szCs w:val="28"/>
          <w:lang w:val="kk-KZ"/>
        </w:rPr>
        <w:t>Жастар тәрбиесі және болашағы қай ғасырда, қандай қоғамда болмасын адамзат үшін ең өзекті мәселелердің бірі. Тәрбиелі, білімді, ата-дәстүрін ұмытпаған ұрпақ мемлекеттің мызғымас діңгегі. Бүгінде жастарымыздың тәрбиесі қандай. Олар нені үйренді, неден жиренді? Қазіргі таңдағы жастар тәрбиесі қандай?</w:t>
      </w:r>
    </w:p>
    <w:p w:rsidR="006A20E6" w:rsidRDefault="00887C9C" w:rsidP="006A20E6">
      <w:pPr>
        <w:pStyle w:val="Standard"/>
        <w:widowControl/>
        <w:ind w:firstLine="706"/>
        <w:contextualSpacing/>
        <w:jc w:val="both"/>
        <w:rPr>
          <w:rFonts w:cs="Times New Roman"/>
          <w:sz w:val="28"/>
          <w:szCs w:val="28"/>
          <w:lang w:val="kk-KZ"/>
        </w:rPr>
      </w:pPr>
      <w:r w:rsidRPr="0017582C">
        <w:rPr>
          <w:rFonts w:cs="Times New Roman"/>
          <w:sz w:val="28"/>
          <w:szCs w:val="28"/>
          <w:lang w:val="kk-KZ"/>
        </w:rPr>
        <w:t>Бүгінгі жастар тәрбиесіндегі өзекті мәселе «Мобильді агент», «Мой мир» жастарымызды өзіне еріксіз баурап алған. Әсіресе, жасөспірімдер, студент жастар, оқушылар.</w:t>
      </w:r>
    </w:p>
    <w:p w:rsidR="006A20E6" w:rsidRDefault="00887C9C" w:rsidP="006A20E6">
      <w:pPr>
        <w:pStyle w:val="Standard"/>
        <w:widowControl/>
        <w:ind w:firstLine="706"/>
        <w:contextualSpacing/>
        <w:jc w:val="both"/>
        <w:rPr>
          <w:rFonts w:cs="Times New Roman"/>
          <w:sz w:val="28"/>
          <w:szCs w:val="28"/>
          <w:lang w:val="kk-KZ"/>
        </w:rPr>
      </w:pPr>
      <w:r w:rsidRPr="0017582C">
        <w:rPr>
          <w:rFonts w:cs="Times New Roman"/>
          <w:sz w:val="28"/>
          <w:szCs w:val="28"/>
          <w:lang w:val="kk-KZ"/>
        </w:rPr>
        <w:t>Бұл «агент» шіркіннің бауырмашылдығы соншалық, өзіне кірген адамды бірден баурап, сеніміне кіріп, қайта шықпастай етеді. Іздесең таппайтын достарың да, ішің пысқанда шер тарқататын мұңдасың да, көңіліңді жылы сөзімен жұбататын бейтаныс жан да осы «агенттен» табылады. Тағы бір кереметі шет елдегі адаммен де, басқа қаладағы таныспен де сөйлесу, хат жазысу тез арада, көзді ашып-жұмғанша жүзеге асады. Ыбырай Алтынсаринше айтқанда, айшылық алыс жерлерден жылдам хабар алғызатынның нақ өзі. Сондай-ақ қазіргі жастардың арасындағы жеңгетай да- осы агент. Олардың қай-қайсысының да агентте ғашығы бар. Сырлы сезімдерін хабарлама арқылы жолдап жүрген олар бір-бірінің түрін білмесе де, сырын біледі. Амандықтарын агент арқылы біліп, тіпті агенттегі өзге адамдардан бір-бірін қызғанып, қырқысып та алады. Агент- жеңгетай арқылы танысып жатқандар да, таныстықтары махаббатқа ұласып, табысып жатқандар да жетерлік қазір. Бірақ көңілге кірбің ұялатар тағы бір тұсы еліміздегі ажырасқан отбасылардың санын агент арқылы танысқан жастар құрайды екен.</w:t>
      </w:r>
    </w:p>
    <w:p w:rsidR="006A20E6" w:rsidRDefault="00887C9C" w:rsidP="006A20E6">
      <w:pPr>
        <w:pStyle w:val="Standard"/>
        <w:widowControl/>
        <w:ind w:firstLine="706"/>
        <w:contextualSpacing/>
        <w:jc w:val="both"/>
        <w:rPr>
          <w:rFonts w:cs="Times New Roman"/>
          <w:sz w:val="28"/>
          <w:szCs w:val="28"/>
          <w:lang w:val="kk-KZ"/>
        </w:rPr>
      </w:pPr>
      <w:r w:rsidRPr="0017582C">
        <w:rPr>
          <w:rFonts w:cs="Times New Roman"/>
          <w:sz w:val="28"/>
          <w:szCs w:val="28"/>
          <w:lang w:val="kk-KZ"/>
        </w:rPr>
        <w:t>Әрине, мұны оқыған адам «агент тек өзге қалалардағы бейтаныс адамдармен танысып, достасу үшін ғана керек деуі мүмкін. Бірақ сол бейтаныс достың қандай жан екенін кім біліпті? Өміріңде бір рет те көрмеген адаммен қалайша сөйлесіп, сырласуға болады? «Агентте» тәрбиелі, инабатты адам шынайы өмірде мүлде ойлаға¬ныңдай болмай шығуы мүмкін емес пе? «Алдымен «агентте» сыпайы, көргенді деген жігіт жас қызбен кездесіп, жүздескеннен кейін зорлап өлтіріпті» деген жантүршігер</w:t>
      </w:r>
      <w:r w:rsidR="006A20E6">
        <w:rPr>
          <w:rFonts w:cs="Times New Roman"/>
          <w:sz w:val="28"/>
          <w:szCs w:val="28"/>
          <w:lang w:val="kk-KZ"/>
        </w:rPr>
        <w:t>лік оқиғаларды да естіп жүрміз.</w:t>
      </w:r>
    </w:p>
    <w:p w:rsidR="00C66D86" w:rsidRPr="0017582C" w:rsidRDefault="00887C9C" w:rsidP="006A20E6">
      <w:pPr>
        <w:pStyle w:val="Standard"/>
        <w:widowControl/>
        <w:ind w:firstLine="706"/>
        <w:contextualSpacing/>
        <w:jc w:val="both"/>
        <w:rPr>
          <w:rFonts w:cs="Times New Roman"/>
          <w:sz w:val="28"/>
          <w:szCs w:val="28"/>
          <w:lang w:val="kk-KZ"/>
        </w:rPr>
      </w:pPr>
      <w:r w:rsidRPr="0017582C">
        <w:rPr>
          <w:rFonts w:cs="Times New Roman"/>
          <w:sz w:val="28"/>
          <w:szCs w:val="28"/>
          <w:lang w:val="kk-KZ"/>
        </w:rPr>
        <w:lastRenderedPageBreak/>
        <w:t>Қылмыс басқа құқық бұзушылық түрлерімен салыстырғанда қоғамға үлкен қауып әкеледі. Қылмыстың қоғамдық дәрежесін білу үшін, мынандай факторларға сүйіну керек: обьектінің құндылығы, құқыққа қайшы әрекеттің мазмұны, жағдайы, уақытты, әдісі, келтірген зиянның көлемі мен сипаты, себебі, құқық бұзушының жеке мінездемесі.</w:t>
      </w:r>
    </w:p>
    <w:p w:rsidR="00C66D86" w:rsidRPr="0017582C" w:rsidRDefault="00887C9C" w:rsidP="006A20E6">
      <w:pPr>
        <w:pStyle w:val="Textbody"/>
        <w:widowControl/>
        <w:ind w:firstLine="706"/>
        <w:contextualSpacing/>
        <w:jc w:val="both"/>
        <w:rPr>
          <w:rFonts w:cs="Times New Roman"/>
          <w:sz w:val="28"/>
          <w:szCs w:val="28"/>
          <w:lang w:val="kk-KZ"/>
        </w:rPr>
      </w:pPr>
      <w:r w:rsidRPr="0017582C">
        <w:rPr>
          <w:rFonts w:cs="Times New Roman"/>
          <w:sz w:val="28"/>
          <w:szCs w:val="28"/>
          <w:lang w:val="kk-KZ"/>
        </w:rPr>
        <w:t>Теріс қылық дегеніміз – қылмыспен салыстырғанда қоғамға қауптілігі біршама төмен және қоғамдағы құқықтық тәртіптің жекелеген жақтарына нұқсан келтіруші құқық бұзушылық.</w:t>
      </w:r>
    </w:p>
    <w:p w:rsidR="00C66D86" w:rsidRPr="0017582C" w:rsidRDefault="00887C9C" w:rsidP="006A20E6">
      <w:pPr>
        <w:pStyle w:val="Textbody"/>
        <w:widowControl/>
        <w:ind w:firstLine="706"/>
        <w:contextualSpacing/>
        <w:jc w:val="both"/>
        <w:rPr>
          <w:rFonts w:cs="Times New Roman"/>
          <w:sz w:val="28"/>
          <w:szCs w:val="28"/>
          <w:lang w:val="kk-KZ"/>
        </w:rPr>
      </w:pPr>
      <w:r w:rsidRPr="0017582C">
        <w:rPr>
          <w:rFonts w:cs="Times New Roman"/>
          <w:sz w:val="28"/>
          <w:szCs w:val="28"/>
          <w:lang w:val="kk-KZ"/>
        </w:rPr>
        <w:t>Теріс қылық қоғамға зиян келтіргендіктен, әлеуметтік қауіпті болып табылады. Теріс қылық қоғам өмірінің қай саласында жасалуы, келтірген зиянының сипаты және тиісті құқықтық санкциясының ерекшеліктеріне байланысты әкімшілік, тәртіптік, азаматтық құқық бұзушылықтарға жіктелінеді.</w:t>
      </w:r>
    </w:p>
    <w:p w:rsidR="00C66D86" w:rsidRPr="0017582C" w:rsidRDefault="00887C9C" w:rsidP="006A20E6">
      <w:pPr>
        <w:pStyle w:val="Textbody"/>
        <w:widowControl/>
        <w:ind w:firstLine="706"/>
        <w:contextualSpacing/>
        <w:jc w:val="both"/>
        <w:rPr>
          <w:rFonts w:cs="Times New Roman"/>
          <w:sz w:val="28"/>
          <w:szCs w:val="28"/>
          <w:lang w:val="kk-KZ"/>
        </w:rPr>
      </w:pPr>
      <w:r w:rsidRPr="0017582C">
        <w:rPr>
          <w:rFonts w:cs="Times New Roman"/>
          <w:sz w:val="28"/>
          <w:szCs w:val="28"/>
          <w:lang w:val="kk-KZ"/>
        </w:rPr>
        <w:t>Әкімшілік құқық бұзушылық – мемлекеттік басқару саласындағы қоғамдық қатынастарға зиян келтіретін әкімшілік, қаржылық, жер және басқа құқық салаларының нормаларымен реттелетін, әлеуметтік қаупті әрекет-әрекетсіздік.</w:t>
      </w:r>
    </w:p>
    <w:p w:rsidR="00C66D86" w:rsidRPr="0017582C" w:rsidRDefault="00887C9C" w:rsidP="006A20E6">
      <w:pPr>
        <w:pStyle w:val="Textbody"/>
        <w:widowControl/>
        <w:ind w:firstLine="706"/>
        <w:contextualSpacing/>
        <w:jc w:val="both"/>
        <w:rPr>
          <w:rFonts w:cs="Times New Roman"/>
          <w:sz w:val="28"/>
          <w:szCs w:val="28"/>
          <w:lang w:val="kk-KZ"/>
        </w:rPr>
      </w:pPr>
      <w:r w:rsidRPr="0017582C">
        <w:rPr>
          <w:rFonts w:cs="Times New Roman"/>
          <w:sz w:val="28"/>
          <w:szCs w:val="28"/>
          <w:lang w:val="kk-KZ"/>
        </w:rPr>
        <w:t>Мұндай құқық бұзушылықтар атқару және билік етудің қалыпты қызметіне кедергі келтіреді, жалпы қоғамдық тәртіпті бұзады (жол ережесін бұзу, өндірістегі қауіпсіздік ережесін бұзу және т.б.), азаматтардың құқықтары мен заңды мүдделеріне нұқсан келтіреді.</w:t>
      </w:r>
    </w:p>
    <w:p w:rsidR="00C66D86" w:rsidRPr="0017582C" w:rsidRDefault="00887C9C" w:rsidP="006A20E6">
      <w:pPr>
        <w:pStyle w:val="Textbody"/>
        <w:widowControl/>
        <w:ind w:firstLine="706"/>
        <w:contextualSpacing/>
        <w:jc w:val="both"/>
        <w:rPr>
          <w:rFonts w:cs="Times New Roman"/>
          <w:sz w:val="28"/>
          <w:szCs w:val="28"/>
          <w:lang w:val="kk-KZ"/>
        </w:rPr>
      </w:pPr>
      <w:r w:rsidRPr="0017582C">
        <w:rPr>
          <w:rFonts w:cs="Times New Roman"/>
          <w:sz w:val="28"/>
          <w:szCs w:val="28"/>
          <w:lang w:val="kk-KZ"/>
        </w:rPr>
        <w:t>Әкімшілік құқық бұзушылықтар тек объектілерінің жалпы сипаты және мемлекеттік басқарудың құқық тәртібіне қарсы бағытталғандығымен ғана емес, жазалау сипатында қолданылатын санкцияларымен де ерекшеленеді. Мәселен, ескерту, айыппұл, жүргізу куәлігін алып қою және т.б.</w:t>
      </w:r>
    </w:p>
    <w:p w:rsidR="00C66D86" w:rsidRPr="0017582C" w:rsidRDefault="00887C9C" w:rsidP="006A20E6">
      <w:pPr>
        <w:pStyle w:val="Textbody"/>
        <w:widowControl/>
        <w:ind w:firstLine="706"/>
        <w:contextualSpacing/>
        <w:jc w:val="both"/>
        <w:rPr>
          <w:rFonts w:cs="Times New Roman"/>
          <w:sz w:val="28"/>
          <w:szCs w:val="28"/>
          <w:lang w:val="kk-KZ"/>
        </w:rPr>
      </w:pPr>
      <w:r w:rsidRPr="0017582C">
        <w:rPr>
          <w:rFonts w:cs="Times New Roman"/>
          <w:sz w:val="28"/>
          <w:szCs w:val="28"/>
          <w:lang w:val="kk-KZ"/>
        </w:rPr>
        <w:t>Тәртіптік құқық бұзушылық қызметтік қатынас саласында бағынаушылық тәртібін бұзуға бағытталатын, әлеуметтік қауіпті әрекет-әрекетсіздік. Ол өндірістің қызметтік, әскери және оқу тәртібін бұзып, олардың алдында тұрған шаруашылық, әлеуметтік-мәдени, басқару және де мақсаттар мен міндеттерді орындауға кедергі болады. Бұл үшін мынадай санкциялар қолдану мүмкін: ескерту, сөгіс, жұмыстан шығару, оқу орнынан шығару.</w:t>
      </w:r>
    </w:p>
    <w:p w:rsidR="00C66D86" w:rsidRPr="0017582C" w:rsidRDefault="00887C9C" w:rsidP="006A20E6">
      <w:pPr>
        <w:pStyle w:val="Textbody"/>
        <w:widowControl/>
        <w:ind w:firstLine="706"/>
        <w:contextualSpacing/>
        <w:jc w:val="both"/>
        <w:rPr>
          <w:rFonts w:cs="Times New Roman"/>
          <w:sz w:val="28"/>
          <w:szCs w:val="28"/>
          <w:lang w:val="kk-KZ"/>
        </w:rPr>
      </w:pPr>
      <w:r w:rsidRPr="0017582C">
        <w:rPr>
          <w:rFonts w:cs="Times New Roman"/>
          <w:sz w:val="28"/>
          <w:szCs w:val="28"/>
          <w:lang w:val="kk-KZ"/>
        </w:rPr>
        <w:t>Азаматтық құқық бұзушылық – азаматтық құқық нормаларымен реттелетін мүліктік және онымен байланысты жекелеген қатынастарға зиян келтіретін, әлеуметтік қауіпті әрекет-әрекетсіздік. Ол шарттық және шартсыз деп екіге бөлінеді. Шартты – азаматтық құқықтың шартқа қатысушы субъектілерінің әрекетінен туындаса, шартсыз – азаматтық құқықтың нормаларының талаптарын сақтамау және орындамаумен байланысты болады.</w:t>
      </w:r>
    </w:p>
    <w:p w:rsidR="000864D3" w:rsidRDefault="00887C9C" w:rsidP="000864D3">
      <w:pPr>
        <w:pStyle w:val="Textbody"/>
        <w:widowControl/>
        <w:ind w:firstLine="706"/>
        <w:contextualSpacing/>
        <w:jc w:val="both"/>
        <w:rPr>
          <w:rFonts w:cs="Times New Roman"/>
          <w:sz w:val="28"/>
          <w:szCs w:val="28"/>
          <w:lang w:val="kk-KZ"/>
        </w:rPr>
      </w:pPr>
      <w:r w:rsidRPr="0017582C">
        <w:rPr>
          <w:rFonts w:cs="Times New Roman"/>
          <w:sz w:val="28"/>
          <w:szCs w:val="28"/>
          <w:lang w:val="kk-KZ"/>
        </w:rPr>
        <w:t>Азаматтық құқық бұзушылықтың қылмыстық әрекеттерден айырмашылығы, олардың заңда тізімі берілмеген. Яғни, азаматтық құқық бұзушылыққа тән ерекшелік оларға мүліктік және мүліктік емес санкцияларымен тыйым салынуы болып табылады. Мұнда және бұзылған құқықтың қалпына келтірілуі кө</w:t>
      </w:r>
      <w:r w:rsidR="006A20E6">
        <w:rPr>
          <w:rFonts w:cs="Times New Roman"/>
          <w:sz w:val="28"/>
          <w:szCs w:val="28"/>
          <w:lang w:val="kk-KZ"/>
        </w:rPr>
        <w:t>зге түседі: заңға қайшы келетін</w:t>
      </w:r>
      <w:r w:rsidRPr="0017582C">
        <w:rPr>
          <w:rFonts w:cs="Times New Roman"/>
          <w:sz w:val="28"/>
          <w:szCs w:val="28"/>
          <w:lang w:val="kk-KZ"/>
        </w:rPr>
        <w:t xml:space="preserve"> мәмлені өзгерту, келтірілген мүліктік зиянның орнын толтыру және т.б. Құқықты қалпына келтіруші санкциялар азаматтық құқық бұзушылық келтірілген зиянды </w:t>
      </w:r>
      <w:r w:rsidRPr="0017582C">
        <w:rPr>
          <w:rFonts w:cs="Times New Roman"/>
          <w:sz w:val="28"/>
          <w:szCs w:val="28"/>
          <w:lang w:val="kk-KZ"/>
        </w:rPr>
        <w:lastRenderedPageBreak/>
        <w:t>салдарын бағалау және азаматтар мен ұйымдардың бұзылған құқықтары мен заңды мүдделерінің қалпына келтіруін көздейді.</w:t>
      </w:r>
    </w:p>
    <w:p w:rsidR="000864D3" w:rsidRDefault="00887C9C" w:rsidP="000864D3">
      <w:pPr>
        <w:pStyle w:val="Textbody"/>
        <w:widowControl/>
        <w:ind w:firstLine="706"/>
        <w:contextualSpacing/>
        <w:jc w:val="both"/>
        <w:rPr>
          <w:rFonts w:cs="Times New Roman"/>
          <w:sz w:val="28"/>
          <w:szCs w:val="28"/>
          <w:lang w:val="kk-KZ"/>
        </w:rPr>
      </w:pPr>
      <w:r w:rsidRPr="0017582C">
        <w:rPr>
          <w:rFonts w:cs="Times New Roman"/>
          <w:sz w:val="28"/>
          <w:szCs w:val="28"/>
          <w:lang w:val="kk-KZ"/>
        </w:rPr>
        <w:t>Еліміздегі экологиялық жағдайдың нашарлауы және табиғат ресурстарының сарқылуының бір себебі - қоғамның экологиялық мәдениет деңгейінің төмендігі болып табылады.</w:t>
      </w:r>
    </w:p>
    <w:p w:rsidR="000864D3" w:rsidRDefault="00887C9C" w:rsidP="000864D3">
      <w:pPr>
        <w:pStyle w:val="Textbody"/>
        <w:widowControl/>
        <w:ind w:firstLine="706"/>
        <w:contextualSpacing/>
        <w:jc w:val="both"/>
        <w:rPr>
          <w:rFonts w:cs="Times New Roman"/>
          <w:sz w:val="28"/>
          <w:szCs w:val="28"/>
          <w:lang w:val="kk-KZ"/>
        </w:rPr>
      </w:pPr>
      <w:r w:rsidRPr="0017582C">
        <w:rPr>
          <w:rFonts w:cs="Times New Roman"/>
          <w:sz w:val="28"/>
          <w:szCs w:val="28"/>
          <w:lang w:val="kk-KZ"/>
        </w:rPr>
        <w:t>"Жер бетінде тіршілікті сақтау, адамның және табиғаттың прогрессивті дамуы жаңа экологиялық мәдениеттің қалыптасуынсыз мүмкін емес" деген тұжырыммен келісетін қоғам мен табиғат арасындағы мәселелерді зерттейтін ғалымдар мен мамандар саны күннен күнге артып келеді.</w:t>
      </w:r>
    </w:p>
    <w:p w:rsidR="000864D3" w:rsidRDefault="00887C9C" w:rsidP="000864D3">
      <w:pPr>
        <w:pStyle w:val="Textbody"/>
        <w:widowControl/>
        <w:ind w:firstLine="706"/>
        <w:contextualSpacing/>
        <w:jc w:val="both"/>
        <w:rPr>
          <w:rFonts w:cs="Times New Roman"/>
          <w:sz w:val="28"/>
          <w:szCs w:val="28"/>
          <w:lang w:val="kk-KZ"/>
        </w:rPr>
      </w:pPr>
      <w:r w:rsidRPr="0017582C">
        <w:rPr>
          <w:rFonts w:cs="Times New Roman"/>
          <w:sz w:val="28"/>
          <w:szCs w:val="28"/>
          <w:lang w:val="kk-KZ"/>
        </w:rPr>
        <w:t>Жастар мен балаларды экологиялық мәдениеттілікке тәрбиелеу халықтың барлығында экологиялық жауапкершілікті көзқарастың қалыптасуына тікелей байланысты.</w:t>
      </w:r>
    </w:p>
    <w:p w:rsidR="000864D3" w:rsidRDefault="00887C9C" w:rsidP="000864D3">
      <w:pPr>
        <w:pStyle w:val="Textbody"/>
        <w:widowControl/>
        <w:ind w:firstLine="706"/>
        <w:contextualSpacing/>
        <w:jc w:val="both"/>
        <w:rPr>
          <w:rFonts w:cs="Times New Roman"/>
          <w:sz w:val="28"/>
          <w:szCs w:val="28"/>
          <w:lang w:val="kk-KZ"/>
        </w:rPr>
      </w:pPr>
      <w:r w:rsidRPr="0017582C">
        <w:rPr>
          <w:rFonts w:cs="Times New Roman"/>
          <w:sz w:val="28"/>
          <w:szCs w:val="28"/>
          <w:lang w:val="kk-KZ"/>
        </w:rPr>
        <w:t>Қоршаған ортаның жағдайының мәселесі бүкіл әлемде қоғамның үлкен назарының ортасында. Қазақстан Республикасында табиғатты қорғаумен айналысатын мемлекеттік, ғылыми, қоғамдық-саяси ұйымдар ауа, топырақ, су және басқа да тіршілік ортасына түсетін ауыртпалықтарды төмендетуге жыл сайын іс-шаралар жасайды. Сонда да қоршаған ортаның жағдайы мәз емес: зиянды заттар әсері шектік деңгейден асып кетуі, қоқыстану проблемалары, ормандардың азаюы, топырақтың, ауаның, судың ластануы, сонымен қатар энергетикалық ресурстардың сарқылуы секілді және тағы басқа да мәселелер байқалуда. Экологиялық тұрақсыздықтың ең басты детерминанты - адам және оның күнделікті жасайтын іс-әрекеті, ол тек экофильді жаққа өзгермей қана қоймай, сонымен қатар қоғамдағы сынның объектісі де болмайды, экологиялық мәселе шетте қалады. Осы проблемаларды шешу - өсіп келе жатқан жастардың алдында тұрған басты міндет.</w:t>
      </w:r>
    </w:p>
    <w:p w:rsidR="000864D3" w:rsidRDefault="00887C9C" w:rsidP="000864D3">
      <w:pPr>
        <w:pStyle w:val="Textbody"/>
        <w:widowControl/>
        <w:ind w:firstLine="706"/>
        <w:contextualSpacing/>
        <w:jc w:val="both"/>
        <w:rPr>
          <w:rFonts w:cs="Times New Roman"/>
          <w:sz w:val="28"/>
          <w:szCs w:val="28"/>
          <w:lang w:val="kk-KZ"/>
        </w:rPr>
      </w:pPr>
      <w:r w:rsidRPr="0017582C">
        <w:rPr>
          <w:rFonts w:cs="Times New Roman"/>
          <w:sz w:val="28"/>
          <w:szCs w:val="28"/>
          <w:lang w:val="kk-KZ"/>
        </w:rPr>
        <w:t>Мұнда маңызды нәрсе - қойылған міндеттегі барлық өзектілікті және маңыздылықты жеке адам болып емес, бүкіл әлем болып түсіну, сондай-ақ энергоэкологиялық міндеттерді ортақ шешім қажеттілігін түсіну қажет. Міндетті түрде алға қозғалу үшін қазіргі таңға сай жаңа - энергоэкологиялық ойлау және мәдениет қажет. Қазіргі таңда дамыған әлемдік қоғамды экономикалық құрылыс энергетика мен экологияның қарым-қатынасы қарама-қарсы күресуде. Энергоөндірушілерге максималды түрде экономикалық жағы тиімді, ал экологиялық жағы артта қалып қояды. Бірақ та мемлекет, қоғам энергетиктер жұмыстарының антиэкологиялық жағдайына шектеу қойып, табиғатты қорғауды талап етуде. Қазіргі таңда бұл мәселе әлемдегі алдыңғы міндеттердің бірі және ол 30-50 жылдың ішінде шешілуі қажет. Олар - қазіргі таңдағы іс-әрекеттерді энергоресурстарды үнемдеудегі көзқарастардың дамуы және сәйкесінше ойлау жүйесінің қалыптасуы және оны экологиялық мәдениетімізге енгізу.</w:t>
      </w:r>
    </w:p>
    <w:p w:rsidR="00C66D86" w:rsidRPr="0017582C" w:rsidRDefault="00887C9C" w:rsidP="000864D3">
      <w:pPr>
        <w:pStyle w:val="Textbody"/>
        <w:widowControl/>
        <w:ind w:firstLine="706"/>
        <w:contextualSpacing/>
        <w:jc w:val="both"/>
        <w:rPr>
          <w:rFonts w:cs="Times New Roman"/>
          <w:sz w:val="28"/>
          <w:szCs w:val="28"/>
          <w:lang w:val="kk-KZ"/>
        </w:rPr>
      </w:pPr>
      <w:r w:rsidRPr="0017582C">
        <w:rPr>
          <w:rFonts w:cs="Times New Roman"/>
          <w:sz w:val="28"/>
          <w:szCs w:val="28"/>
          <w:lang w:val="kk-KZ"/>
        </w:rPr>
        <w:t xml:space="preserve">Ең алдымен, жастардың экологиялық мәдениетін дұрыс қалыптасуына ықпал жасау керек. Жастардың экологиялық қозғалысының дамуы үшін : бағыт көрсету және мүмкіндік беру қажет. Ол мүмкіндікті экологиялық білім мен тәрбиеге баулу арқылы беру керек. Сонда ғана біз "Мәңгілік Ел" бола аламыз. Осы жағдайды шешетін басты жолдардың бірі - экологиялық білім беру мен тәрбие. Бүгінгі таңда қарапайым тұрмыстық және өндірістік экологиялық </w:t>
      </w:r>
      <w:r w:rsidRPr="0017582C">
        <w:rPr>
          <w:rFonts w:cs="Times New Roman"/>
          <w:sz w:val="28"/>
          <w:szCs w:val="28"/>
          <w:lang w:val="kk-KZ"/>
        </w:rPr>
        <w:lastRenderedPageBreak/>
        <w:t>мәдениеттің және халықтың, әсіресе, жас ұрпақтың әлемге деген дұрыс көзқарасы қалыптасуы үшін жұмыс жасаудың сәті түсіп тұр!</w:t>
      </w: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887C9C" w:rsidP="000864D3">
      <w:pPr>
        <w:pStyle w:val="Standard"/>
        <w:ind w:firstLine="708"/>
        <w:contextualSpacing/>
        <w:jc w:val="center"/>
        <w:rPr>
          <w:rFonts w:cs="Times New Roman"/>
          <w:b/>
          <w:sz w:val="28"/>
          <w:szCs w:val="28"/>
          <w:lang w:val="kk-KZ"/>
        </w:rPr>
      </w:pPr>
      <w:r w:rsidRPr="0017582C">
        <w:rPr>
          <w:rFonts w:cs="Times New Roman"/>
          <w:b/>
          <w:sz w:val="28"/>
          <w:szCs w:val="28"/>
          <w:lang w:val="kk-KZ"/>
        </w:rPr>
        <w:t>Бақылау сұрақтары:</w:t>
      </w:r>
    </w:p>
    <w:p w:rsidR="000864D3" w:rsidRDefault="00B53872" w:rsidP="00E61835">
      <w:pPr>
        <w:pStyle w:val="Standard"/>
        <w:ind w:left="360"/>
        <w:contextualSpacing/>
        <w:jc w:val="both"/>
        <w:rPr>
          <w:rFonts w:cs="Times New Roman"/>
          <w:sz w:val="28"/>
          <w:szCs w:val="28"/>
          <w:lang w:val="kk-KZ"/>
        </w:rPr>
      </w:pPr>
      <w:r w:rsidRPr="0017582C">
        <w:rPr>
          <w:rFonts w:cs="Times New Roman"/>
          <w:sz w:val="28"/>
          <w:szCs w:val="28"/>
          <w:lang w:val="kk-KZ"/>
        </w:rPr>
        <w:t>1.Жастардың арасында салауатты өмір сүру үгіті</w:t>
      </w:r>
    </w:p>
    <w:p w:rsidR="000864D3" w:rsidRDefault="00B53872" w:rsidP="00E61835">
      <w:pPr>
        <w:pStyle w:val="Standard"/>
        <w:ind w:left="360"/>
        <w:contextualSpacing/>
        <w:jc w:val="both"/>
        <w:rPr>
          <w:rFonts w:cs="Times New Roman"/>
          <w:sz w:val="28"/>
          <w:szCs w:val="28"/>
          <w:lang w:val="kk-KZ"/>
        </w:rPr>
      </w:pPr>
      <w:r w:rsidRPr="0017582C">
        <w:rPr>
          <w:rFonts w:cs="Times New Roman"/>
          <w:sz w:val="28"/>
          <w:szCs w:val="28"/>
          <w:lang w:val="kk-KZ"/>
        </w:rPr>
        <w:t>2.Жастардың арасында әлеуметтік дерттердін алдын алу жұмысы</w:t>
      </w:r>
    </w:p>
    <w:p w:rsidR="00B53872" w:rsidRPr="0017582C" w:rsidRDefault="00B53872" w:rsidP="00E61835">
      <w:pPr>
        <w:pStyle w:val="Standard"/>
        <w:ind w:left="360"/>
        <w:contextualSpacing/>
        <w:jc w:val="both"/>
        <w:rPr>
          <w:rFonts w:cs="Times New Roman"/>
          <w:sz w:val="28"/>
          <w:szCs w:val="28"/>
          <w:lang w:val="kk-KZ"/>
        </w:rPr>
      </w:pPr>
      <w:r w:rsidRPr="0017582C">
        <w:rPr>
          <w:rFonts w:cs="Times New Roman"/>
          <w:sz w:val="28"/>
          <w:szCs w:val="28"/>
          <w:lang w:val="kk-KZ"/>
        </w:rPr>
        <w:t>3.Экологиялық ағартушылық және жастардың қоршаған ортаны қорғауындағы ролі</w:t>
      </w:r>
    </w:p>
    <w:p w:rsidR="00B53872" w:rsidRPr="0017582C" w:rsidRDefault="00B53872" w:rsidP="00E61835">
      <w:pPr>
        <w:pStyle w:val="Standard"/>
        <w:ind w:firstLine="708"/>
        <w:contextualSpacing/>
        <w:jc w:val="both"/>
        <w:rPr>
          <w:rFonts w:cs="Times New Roman"/>
          <w:sz w:val="28"/>
          <w:szCs w:val="28"/>
          <w:lang w:val="kk-KZ"/>
        </w:rPr>
      </w:pPr>
    </w:p>
    <w:p w:rsidR="00C66D86" w:rsidRPr="0017582C" w:rsidRDefault="00470830" w:rsidP="000864D3">
      <w:pPr>
        <w:pStyle w:val="Standard"/>
        <w:ind w:firstLine="708"/>
        <w:contextualSpacing/>
        <w:jc w:val="center"/>
        <w:rPr>
          <w:rFonts w:cs="Times New Roman"/>
          <w:sz w:val="28"/>
          <w:szCs w:val="28"/>
          <w:lang w:val="kk-KZ"/>
        </w:rPr>
      </w:pPr>
      <w:r w:rsidRPr="0017582C">
        <w:rPr>
          <w:rFonts w:cs="Times New Roman"/>
          <w:b/>
          <w:sz w:val="28"/>
          <w:szCs w:val="28"/>
          <w:lang w:val="kk-KZ"/>
        </w:rPr>
        <w:t>Әдебиеттер</w:t>
      </w:r>
      <w:r w:rsidR="00887C9C" w:rsidRPr="0017582C">
        <w:rPr>
          <w:rFonts w:cs="Times New Roman"/>
          <w:b/>
          <w:sz w:val="28"/>
          <w:szCs w:val="28"/>
          <w:lang w:val="kk-KZ"/>
        </w:rPr>
        <w:t>:</w:t>
      </w:r>
    </w:p>
    <w:p w:rsidR="00470830" w:rsidRPr="0017582C" w:rsidRDefault="00470830"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                                                     2.Қазақстан Республикасының Президенті- Елбасы Н.Ә. Назарбаевтің «Қазақстан-2050» стратегиясы                                                                                 3. «ҚР мемлекеттік жастар саясаты туралы» концепциясы, 09.02.2015 г. No 285-V.</w:t>
      </w:r>
    </w:p>
    <w:p w:rsidR="00470830" w:rsidRPr="0017582C" w:rsidRDefault="00470830"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470830" w:rsidRPr="0017582C" w:rsidRDefault="00470830"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C66D86" w:rsidP="00E61835">
      <w:pPr>
        <w:pStyle w:val="Standard"/>
        <w:widowControl/>
        <w:contextualSpacing/>
        <w:jc w:val="both"/>
        <w:rPr>
          <w:rFonts w:cs="Times New Roman"/>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887C9C" w:rsidP="00E61835">
      <w:pPr>
        <w:pStyle w:val="Standard"/>
        <w:contextualSpacing/>
        <w:jc w:val="both"/>
        <w:rPr>
          <w:rFonts w:cs="Times New Roman"/>
          <w:b/>
          <w:sz w:val="28"/>
          <w:szCs w:val="28"/>
          <w:lang w:val="kk-KZ"/>
        </w:rPr>
      </w:pPr>
      <w:r w:rsidRPr="0017582C">
        <w:rPr>
          <w:rFonts w:cs="Times New Roman"/>
          <w:b/>
          <w:sz w:val="28"/>
          <w:szCs w:val="28"/>
          <w:lang w:val="kk-KZ"/>
        </w:rPr>
        <w:t>Тақырып 8. Патриоттық және ұлт аралық бірлікті қалыптастру</w:t>
      </w:r>
    </w:p>
    <w:p w:rsidR="00C66D86" w:rsidRPr="0017582C" w:rsidRDefault="00C66D86" w:rsidP="00E61835">
      <w:pPr>
        <w:pStyle w:val="Standard"/>
        <w:contextualSpacing/>
        <w:jc w:val="both"/>
        <w:rPr>
          <w:rFonts w:cs="Times New Roman"/>
          <w:sz w:val="28"/>
          <w:szCs w:val="28"/>
          <w:lang w:val="kk-KZ"/>
        </w:rPr>
      </w:pPr>
    </w:p>
    <w:p w:rsidR="00C66D86" w:rsidRPr="0017582C" w:rsidRDefault="000864D3" w:rsidP="00E61835">
      <w:pPr>
        <w:pStyle w:val="Standard"/>
        <w:contextualSpacing/>
        <w:jc w:val="both"/>
        <w:rPr>
          <w:rFonts w:cs="Times New Roman"/>
          <w:sz w:val="28"/>
          <w:szCs w:val="28"/>
          <w:lang w:val="kk-KZ"/>
        </w:rPr>
      </w:pPr>
      <w:r>
        <w:rPr>
          <w:rFonts w:cs="Times New Roman"/>
          <w:b/>
          <w:sz w:val="28"/>
          <w:szCs w:val="28"/>
          <w:lang w:val="kk-KZ"/>
        </w:rPr>
        <w:t>М</w:t>
      </w:r>
      <w:r w:rsidR="00887C9C" w:rsidRPr="0017582C">
        <w:rPr>
          <w:rFonts w:cs="Times New Roman"/>
          <w:b/>
          <w:sz w:val="28"/>
          <w:szCs w:val="28"/>
          <w:lang w:val="kk-KZ"/>
        </w:rPr>
        <w:t xml:space="preserve">ақсаты: </w:t>
      </w:r>
      <w:r w:rsidR="00887C9C" w:rsidRPr="0017582C">
        <w:rPr>
          <w:rFonts w:cs="Times New Roman"/>
          <w:sz w:val="28"/>
          <w:szCs w:val="28"/>
          <w:lang w:val="kk-KZ"/>
        </w:rPr>
        <w:t>Жастардың қылмыстық, экстремистік, террористік ұймдарында  қатысуына қарсы профилактикасы. Толеранттік қарым – қатынасты жастар арасында қалыптыстыру. Психологиялық жаттығулар дағдарыс жағдайлардан шығу тәсілі.</w:t>
      </w:r>
    </w:p>
    <w:p w:rsidR="000864D3" w:rsidRDefault="000864D3" w:rsidP="000864D3">
      <w:pPr>
        <w:pStyle w:val="Standard"/>
        <w:contextualSpacing/>
        <w:jc w:val="center"/>
        <w:rPr>
          <w:rFonts w:cs="Times New Roman"/>
          <w:b/>
          <w:sz w:val="28"/>
          <w:szCs w:val="28"/>
          <w:lang w:val="kk-KZ"/>
        </w:rPr>
      </w:pPr>
    </w:p>
    <w:p w:rsidR="00C66D86" w:rsidRPr="0017582C" w:rsidRDefault="00887C9C" w:rsidP="000864D3">
      <w:pPr>
        <w:pStyle w:val="Standard"/>
        <w:contextualSpacing/>
        <w:jc w:val="center"/>
        <w:rPr>
          <w:rFonts w:cs="Times New Roman"/>
          <w:b/>
          <w:sz w:val="28"/>
          <w:szCs w:val="28"/>
          <w:lang w:val="kk-KZ"/>
        </w:rPr>
      </w:pPr>
      <w:r w:rsidRPr="0017582C">
        <w:rPr>
          <w:rFonts w:cs="Times New Roman"/>
          <w:b/>
          <w:sz w:val="28"/>
          <w:szCs w:val="28"/>
          <w:lang w:val="kk-KZ"/>
        </w:rPr>
        <w:t>Жоспар</w:t>
      </w:r>
    </w:p>
    <w:p w:rsidR="000864D3" w:rsidRDefault="00887C9C" w:rsidP="00E61835">
      <w:pPr>
        <w:pStyle w:val="a4"/>
        <w:contextualSpacing/>
        <w:jc w:val="both"/>
        <w:rPr>
          <w:rFonts w:cs="Times New Roman"/>
          <w:sz w:val="28"/>
          <w:szCs w:val="28"/>
          <w:lang w:val="kk-KZ"/>
        </w:rPr>
      </w:pPr>
      <w:r w:rsidRPr="0017582C">
        <w:rPr>
          <w:rFonts w:cs="Times New Roman"/>
          <w:sz w:val="28"/>
          <w:szCs w:val="28"/>
          <w:lang w:val="kk-KZ"/>
        </w:rPr>
        <w:t>1.</w:t>
      </w:r>
      <w:r w:rsidR="000864D3">
        <w:rPr>
          <w:rFonts w:cs="Times New Roman"/>
          <w:sz w:val="28"/>
          <w:szCs w:val="28"/>
          <w:lang w:val="kk-KZ"/>
        </w:rPr>
        <w:t xml:space="preserve"> </w:t>
      </w:r>
      <w:r w:rsidRPr="0017582C">
        <w:rPr>
          <w:rFonts w:cs="Times New Roman"/>
          <w:sz w:val="28"/>
          <w:szCs w:val="28"/>
          <w:lang w:val="kk-KZ"/>
        </w:rPr>
        <w:t>Әлеуметке қайшы келетін  діни ағымдардың алдын алу мәселелері</w:t>
      </w:r>
    </w:p>
    <w:p w:rsidR="000864D3" w:rsidRDefault="00887C9C" w:rsidP="00E61835">
      <w:pPr>
        <w:pStyle w:val="a4"/>
        <w:contextualSpacing/>
        <w:jc w:val="both"/>
        <w:rPr>
          <w:rFonts w:cs="Times New Roman"/>
          <w:sz w:val="28"/>
          <w:szCs w:val="28"/>
          <w:lang w:val="kk-KZ"/>
        </w:rPr>
      </w:pPr>
      <w:r w:rsidRPr="0017582C">
        <w:rPr>
          <w:rFonts w:cs="Times New Roman"/>
          <w:sz w:val="28"/>
          <w:szCs w:val="28"/>
          <w:lang w:val="kk-KZ"/>
        </w:rPr>
        <w:t>2..Жастардың ішінде плюрализм принциптерін қалыптастыру</w:t>
      </w:r>
    </w:p>
    <w:p w:rsidR="00C66D86" w:rsidRPr="0017582C" w:rsidRDefault="00887C9C" w:rsidP="00E61835">
      <w:pPr>
        <w:pStyle w:val="a4"/>
        <w:contextualSpacing/>
        <w:jc w:val="both"/>
        <w:rPr>
          <w:rFonts w:cs="Times New Roman"/>
          <w:sz w:val="28"/>
          <w:szCs w:val="28"/>
          <w:lang w:val="kk-KZ"/>
        </w:rPr>
      </w:pPr>
      <w:r w:rsidRPr="0017582C">
        <w:rPr>
          <w:rFonts w:cs="Times New Roman"/>
          <w:sz w:val="28"/>
          <w:szCs w:val="28"/>
          <w:lang w:val="kk-KZ"/>
        </w:rPr>
        <w:t>3.</w:t>
      </w:r>
      <w:r w:rsidR="000864D3">
        <w:rPr>
          <w:rFonts w:cs="Times New Roman"/>
          <w:sz w:val="28"/>
          <w:szCs w:val="28"/>
          <w:lang w:val="kk-KZ"/>
        </w:rPr>
        <w:t xml:space="preserve"> </w:t>
      </w:r>
      <w:r w:rsidRPr="0017582C">
        <w:rPr>
          <w:rFonts w:cs="Times New Roman"/>
          <w:sz w:val="28"/>
          <w:szCs w:val="28"/>
          <w:lang w:val="kk-KZ"/>
        </w:rPr>
        <w:t>Қазақстан халқынын бірлігін нығайтатын жастар арасындағы тәрбиены жүргізу</w:t>
      </w:r>
    </w:p>
    <w:p w:rsidR="00C66D86" w:rsidRPr="0017582C" w:rsidRDefault="00C66D86" w:rsidP="00E61835">
      <w:pPr>
        <w:pStyle w:val="Standard"/>
        <w:widowControl/>
        <w:contextualSpacing/>
        <w:jc w:val="both"/>
        <w:rPr>
          <w:rFonts w:cs="Times New Roman"/>
          <w:b/>
          <w:sz w:val="28"/>
          <w:szCs w:val="28"/>
          <w:lang w:val="kk-KZ"/>
        </w:rPr>
      </w:pPr>
    </w:p>
    <w:p w:rsidR="00C66D86" w:rsidRPr="0017582C" w:rsidRDefault="00887C9C" w:rsidP="000864D3">
      <w:pPr>
        <w:pStyle w:val="Textbody"/>
        <w:widowControl/>
        <w:spacing w:after="0"/>
        <w:ind w:firstLine="706"/>
        <w:contextualSpacing/>
        <w:jc w:val="both"/>
        <w:rPr>
          <w:rFonts w:cs="Times New Roman"/>
          <w:sz w:val="28"/>
          <w:szCs w:val="28"/>
          <w:lang w:val="kk-KZ"/>
        </w:rPr>
      </w:pPr>
      <w:r w:rsidRPr="0017582C">
        <w:rPr>
          <w:rFonts w:cs="Times New Roman"/>
          <w:sz w:val="28"/>
          <w:szCs w:val="28"/>
          <w:lang w:val="kk-KZ"/>
        </w:rPr>
        <w:t xml:space="preserve">Бүгінгі таңдағы әлемді алаңдатып отырған түйткілдердің бірі, тіпті ғаламдық мәселелердің қатарына жатқызуға да болатын құбылыс – діни экстремизм. Бастапқы идеялары бойынша дәстүрлі діндерге сүйеніп, олардың өңін айналдырып, бұрмаланған күйде танитын және өзінің сол позициясын ақиқат ретінде дәйектеуге тырысатын бүлікшіл пиғыл тек біздің еліміз емес, дүниежүзін айтарлықтай алаңдатып отыр. Себебі, ол байлық пен билік иесін, бедел мен рухани асқақ тұлғаны, зияткер мен шынайы дін өкілін де, нәресте мен мүгедекті де таңдап жатпайды, өзінің кереғар пиғылын жүзеге асыру мақсатында бәрін де өз ұстанымының құрбанына айналдырады. Қоғамдық өмір мен қоғамдық сананы керітартушы топтардың тарапынан секталандыруға </w:t>
      </w:r>
      <w:r w:rsidRPr="0017582C">
        <w:rPr>
          <w:rFonts w:cs="Times New Roman"/>
          <w:sz w:val="28"/>
          <w:szCs w:val="28"/>
          <w:lang w:val="kk-KZ"/>
        </w:rPr>
        <w:lastRenderedPageBreak/>
        <w:t>ұмтылу саясаты сайып келгенде, діни экстремизм мен лаңкестік әрекеттердің белең алуына соқтырып отыр. Дәстүрлі емес діни ағым өкілдерінің геометриялық прогрессиямен емес, арифметикалық прогрессиямен немесе дифференциацияланып өсуі, яғни, бір-бірінен шексіз туындап, әрбіреуі жаңа бұтақтарын тудырып отыратын «терек қағидасына» ұқсас қанат жаюы – қоғамымыз бен мемлекетіміздің болашағы, еліміздің ішкі хауіпсіздігі үшін қатерлі дертке айналып отыр және осы беталыстың алдын алу бүгінгі күннің кезек күттірмейтін өзекті, тіпті өте көкейтесті мәселелерінің бірі.</w:t>
      </w:r>
    </w:p>
    <w:p w:rsidR="00C66D86" w:rsidRPr="0017582C" w:rsidRDefault="00887C9C" w:rsidP="000864D3">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Осындай ахуалдарға орай, елімізде мектеп бағдарламасына дінтану пәні енгізілген. Сонымен қатар жоғары оқу орындарында «дінтану» мамандығы ашылды. Бұндай 40-50 дей арнайы пәндер оқытылады. Соның бірі «Қазақстандағы діни ағарту» деп аталады. Бұл пәннің маңызды бір тақырыбы  діни экстремизм мен терроризмнің алдын алу туралы болып келеді. Ендеше, біз, осы тақырыпты студенттерге оқытудың педагогикалық әдістемелік жақтарын ұсынатын боламыз.</w:t>
      </w:r>
    </w:p>
    <w:p w:rsidR="00C66D86" w:rsidRPr="0017582C" w:rsidRDefault="00887C9C" w:rsidP="000864D3">
      <w:pPr>
        <w:pStyle w:val="Textbody"/>
        <w:widowControl/>
        <w:spacing w:after="150"/>
        <w:ind w:firstLine="706"/>
        <w:contextualSpacing/>
        <w:jc w:val="both"/>
        <w:rPr>
          <w:rFonts w:cs="Times New Roman"/>
          <w:sz w:val="28"/>
          <w:szCs w:val="28"/>
        </w:rPr>
      </w:pPr>
      <w:r w:rsidRPr="0017582C">
        <w:rPr>
          <w:rStyle w:val="a6"/>
          <w:rFonts w:cs="Times New Roman"/>
          <w:i w:val="0"/>
          <w:sz w:val="28"/>
          <w:szCs w:val="28"/>
          <w:lang w:val="kk-KZ"/>
        </w:rPr>
        <w:t xml:space="preserve">Біз бұл тұста, діни жат бағыттағы тұлғаның психологиялық ерекшеліктеріне тоқталамыз. Пәнаралық байланыс: психология, әлеуметтану, саясаттану, философия, дін философиясы т.б. Әдістемлік негіз: инновациялық тәсілдер. </w:t>
      </w:r>
      <w:r w:rsidRPr="0017582C">
        <w:rPr>
          <w:rStyle w:val="a6"/>
          <w:rFonts w:cs="Times New Roman"/>
          <w:i w:val="0"/>
          <w:sz w:val="28"/>
          <w:szCs w:val="28"/>
        </w:rPr>
        <w:t>Қолданылатын әдіснама: герменевтика, психоанализ, феноменология, структурализм, генетикалық тәсі</w:t>
      </w:r>
      <w:proofErr w:type="gramStart"/>
      <w:r w:rsidRPr="0017582C">
        <w:rPr>
          <w:rStyle w:val="a6"/>
          <w:rFonts w:cs="Times New Roman"/>
          <w:i w:val="0"/>
          <w:sz w:val="28"/>
          <w:szCs w:val="28"/>
        </w:rPr>
        <w:t>л</w:t>
      </w:r>
      <w:proofErr w:type="gramEnd"/>
      <w:r w:rsidRPr="0017582C">
        <w:rPr>
          <w:rStyle w:val="a6"/>
          <w:rFonts w:cs="Times New Roman"/>
          <w:i w:val="0"/>
          <w:sz w:val="28"/>
          <w:szCs w:val="28"/>
        </w:rPr>
        <w:t xml:space="preserve"> т.б.</w:t>
      </w:r>
    </w:p>
    <w:p w:rsidR="00C66D86" w:rsidRPr="000864D3" w:rsidRDefault="00887C9C" w:rsidP="000864D3">
      <w:pPr>
        <w:pStyle w:val="Textbody"/>
        <w:widowControl/>
        <w:spacing w:after="150"/>
        <w:ind w:firstLine="706"/>
        <w:contextualSpacing/>
        <w:jc w:val="both"/>
        <w:rPr>
          <w:rFonts w:cs="Times New Roman"/>
          <w:sz w:val="28"/>
          <w:szCs w:val="28"/>
          <w:lang w:val="kk-KZ"/>
        </w:rPr>
      </w:pPr>
      <w:r w:rsidRPr="000864D3">
        <w:rPr>
          <w:rFonts w:cs="Times New Roman"/>
          <w:sz w:val="28"/>
          <w:szCs w:val="28"/>
          <w:lang w:val="kk-KZ"/>
        </w:rPr>
        <w:t>Студенттерге ойталқыға мынадай сұрақтар қойылады және талқылаудан кейін профессор-оқытушы мынадай қортындалыр жасап, ойларын түйіндеп береді.</w:t>
      </w:r>
    </w:p>
    <w:p w:rsidR="000864D3" w:rsidRDefault="00887C9C" w:rsidP="000864D3">
      <w:pPr>
        <w:pStyle w:val="Textbody"/>
        <w:widowControl/>
        <w:spacing w:after="150"/>
        <w:ind w:firstLine="706"/>
        <w:contextualSpacing/>
        <w:jc w:val="both"/>
        <w:rPr>
          <w:rFonts w:cs="Times New Roman"/>
          <w:sz w:val="28"/>
          <w:szCs w:val="28"/>
          <w:lang w:val="kk-KZ"/>
        </w:rPr>
      </w:pPr>
      <w:r w:rsidRPr="000864D3">
        <w:rPr>
          <w:rFonts w:cs="Times New Roman"/>
          <w:sz w:val="28"/>
          <w:szCs w:val="28"/>
          <w:lang w:val="kk-KZ"/>
        </w:rPr>
        <w:t>Олардың қауіпті жағы, біріншіден, шапшаң қанат жаятын және бір-біріне тез жұғатын «психологиялық вирустар» түрінде таралуымен байланысты, екіншіден сектант вирусын жұқтырғандарды сауықтырудың өте қиын жағдайы, үшіншіден, олардың сана өрісіне шабуыл жасау құралдарының әртүрлілігінде және өте ықпалды күш екендігінде, төртіншіден, көлемді қаражаттармен қаржыландырылатындығында болып отыр. Осы орайда, оның шығу себебіне байланысты «санасы таза тұлға қалай жат ағымның өкіліне айналады» деген сауал бойынша оның мынадай қырларын сараптап</w:t>
      </w:r>
      <w:r w:rsidR="000864D3">
        <w:rPr>
          <w:rFonts w:cs="Times New Roman"/>
          <w:sz w:val="28"/>
          <w:szCs w:val="28"/>
          <w:lang w:val="kk-KZ"/>
        </w:rPr>
        <w:t>.</w:t>
      </w:r>
    </w:p>
    <w:p w:rsidR="00C66D86" w:rsidRPr="000864D3" w:rsidRDefault="00887C9C" w:rsidP="000864D3">
      <w:pPr>
        <w:pStyle w:val="Textbody"/>
        <w:widowControl/>
        <w:spacing w:after="150"/>
        <w:ind w:firstLine="706"/>
        <w:contextualSpacing/>
        <w:jc w:val="both"/>
        <w:rPr>
          <w:rFonts w:cs="Times New Roman"/>
          <w:sz w:val="28"/>
          <w:szCs w:val="28"/>
          <w:lang w:val="kk-KZ"/>
        </w:rPr>
      </w:pPr>
      <w:r w:rsidRPr="000864D3">
        <w:rPr>
          <w:rFonts w:cs="Times New Roman"/>
          <w:sz w:val="28"/>
          <w:szCs w:val="28"/>
          <w:lang w:val="kk-KZ"/>
        </w:rPr>
        <w:t xml:space="preserve">Өмірдің өзінен көріп отырғанымыздай, қоғамдық келісім маңызды саяси-идеологиялық құндылыққа айналды. </w:t>
      </w:r>
      <w:r w:rsidRPr="00D32325">
        <w:rPr>
          <w:rFonts w:cs="Times New Roman"/>
          <w:sz w:val="28"/>
          <w:szCs w:val="28"/>
          <w:lang w:val="kk-KZ"/>
        </w:rPr>
        <w:t xml:space="preserve">Ол қоғамның жемісті экономикалық, саяси дамуының алғышарты бола отырып, ұлттық мүддемізбен терең тамырлас және оның бет-бейнесін айқындайды. Осы мәнде қарасақ, қоғамдық келісім қағидасы - мемлекет пен азаматтық қоғам институттарының «қоғамдық келісім мен саяси тұрақтылықты» сақтауды қамтамасыз ету бойынша рөлі белгіленген Қазақстан Республикасы Конституциясының сарқылмас әлеуетін аша түседі. Өз кезегінде Конституция - азаматтардың қоғамдық-саяси өмірге толыққанды қатысуына және олардың саяси шешімдер қабылдауға ықпал етуіне мүмкіндік беретін қоғам дамуындағы қуатты ұйыстырушы күш. Конституцияның 11 нормасы, этносаралық қатынастар саласындағы ұлттық өлшем ретінде еліміздегі ұлысаралық қатынастарды реттейді. Онда осы саладағы заңнаманы жетілдірудің алғышарттары айқындалған. 2007 жылғы конституциялық реформалар нәтижесінде Қазақстан халқы ассамблеясы, одан сайланған </w:t>
      </w:r>
      <w:r w:rsidRPr="00D32325">
        <w:rPr>
          <w:rFonts w:cs="Times New Roman"/>
          <w:sz w:val="28"/>
          <w:szCs w:val="28"/>
          <w:lang w:val="kk-KZ"/>
        </w:rPr>
        <w:lastRenderedPageBreak/>
        <w:t xml:space="preserve">депутаттар арқылы заң шығару процесіне қатысуға мүмкіндік алды. </w:t>
      </w:r>
      <w:r w:rsidRPr="0031058E">
        <w:rPr>
          <w:rFonts w:cs="Times New Roman"/>
          <w:sz w:val="28"/>
          <w:szCs w:val="28"/>
          <w:lang w:val="kk-KZ"/>
        </w:rPr>
        <w:t xml:space="preserve">Осы арқылы қоғамдық келісім мен этносаралық келісімді және ұлттық бірлікті нығайтуға бағытталған жаңа қатынастардың дамуына жол салынды. Оның ішінде 2008 жылы қабылданған «Қазақстан халқы ассамблеясы туралы» заңда бұған дейін этносаралық қатынастар саласында қолданылып келген терминологиялық аппарат жаңартылды. Еліміздегі ұлттық-мәдени орталықтар ресми түрде этномәдени қоғамдық бірлестіктер болып қайта тіркеуден өтті. Сонымен қатар қоғамдық келісім мен этносаралық толеранттылықтың қазақстандық үлгісінің негізінде қалыптасқан Қазақстандық табыс формуласының негізгі ережелері «Қазақстанның ел бірлігі доктринасында» көрінісін тапты. Ел бірлігі доктринасында «біз бәріміз, бір Отанның ұлдары мен қыздары екендігімізді, ал біздің Тәуелсіздігіміз - сан ұрпақтың орындалмаған арманы, халқымыздың ерен еңбегінің, ерлігінің және ерік-жігерінің жемісі екендігін әрқайсымыз түсінуге тиіспіз. Тәуелсіздік пен мемлекеттігімізді дамыту - біздің басты құндылығымыз болып табылады» деп көрсетілген. Осы ұстаным тамыры тереңде жатқан, ел азаматтарын ұлы мемлекеттік мұраттарға бастайтын асқақ идеядан өрбиді. Ел ырысын еселеуді көздеген көреген саясаттың нәтижесінде елімізде экономикалық өрлеумен қатар ел бірлігі, тұрақты даму, бейбітшілік пен келісім құндылықтарының базасында жаңа қазақстандық дәстүр мен ділдің негізі жасақталды. Осы құндылықтар қоғамдық идеялогияның бастауы болды. Қоғам оны терең қабылдап - сонымен өмір кешуде. </w:t>
      </w:r>
      <w:r w:rsidRPr="00787A84">
        <w:rPr>
          <w:rFonts w:cs="Times New Roman"/>
          <w:sz w:val="28"/>
          <w:szCs w:val="28"/>
          <w:lang w:val="kk-KZ"/>
        </w:rPr>
        <w:t xml:space="preserve">Базалық құндылықтар Қазақстан қоғамының ұйыстырушы факторына айналды.  Ел тәуелсіздігі жарияланғаннан бергі уақыттарда жүзеге асырылып жатқан ішкі саясат Қазақстан қоғамында ұлтаралық ынтымақтастық пен халықтар достығының көркейіп дамуына қолайды жағдай тудырды. Бүгінгі республикамыздағы діни конфессиялар мен ұлттар, ұлыстар арасындағы қарым-қатынастар отандас халықтардың шынайы достық пейілдерін паш етеді. Бір шаңырақ астында татулығы жарасып, ел тарихын жасасып жатқан жүз отыздан астам ұлт өкілдері қазіргі таңда өздерін «қазақстандықпыз» дегенді мақтанышпен айта алады.  Дүниежүзінде көп ұлтты мемлекеттер баршылық. Алайда саяси-экономикалық өмір айнасындағы соңғы кездердегі дағдарыстардың салқыны көп ұлтты елдің береке-бірлігіне іріткі сала алмаған дәл Қазақстандай мемлекетті әлем бүгінде феномен ретінде қабылдайды. </w:t>
      </w:r>
      <w:r w:rsidRPr="004019E2">
        <w:rPr>
          <w:rFonts w:cs="Times New Roman"/>
          <w:sz w:val="28"/>
          <w:szCs w:val="28"/>
          <w:lang w:val="kk-KZ"/>
        </w:rPr>
        <w:t>Қазақстан көпұлттық мәдениет пен бірлікті дамытуға бағытталған ішкі саясатты ұстанып келеді. Мұнда әр халықтың өз мәдениеті мен дәстүрін көркейтудің мүмкіншіліктер аясы кең.  ҚР Президенті Н. Назарбаев өзінің Қазақстан халқына жолдауында: «Дамуымыздың маңызды алғышартына айналған Қазақстандық бірліктің өнегелі үлгісі ғаламшардағы мемлекет басшылары мен конфессия жетекшілерінен лайықты бағасын алды», – деген еді. Тәуелсіздік жылдарында өзінің серпінді күш-қуатымен әлемдік интеграцияға бет алған Қазақстан өзге мемлекеттерді қол жеткізген жетістіктерімен таң қалдыруда. Е.М. А</w:t>
      </w:r>
      <w:r w:rsidR="000864D3" w:rsidRPr="004019E2">
        <w:rPr>
          <w:rFonts w:cs="Times New Roman"/>
          <w:sz w:val="28"/>
          <w:szCs w:val="28"/>
          <w:lang w:val="kk-KZ"/>
        </w:rPr>
        <w:t xml:space="preserve">бенов Тарих және тарихты оқыту </w:t>
      </w:r>
      <w:r w:rsidRPr="004019E2">
        <w:rPr>
          <w:rFonts w:cs="Times New Roman"/>
          <w:sz w:val="28"/>
          <w:szCs w:val="28"/>
          <w:lang w:val="kk-KZ"/>
        </w:rPr>
        <w:t>әдістемесі кафедрасының меңгерушісі,саяси ғылымдар кандидаты</w:t>
      </w:r>
      <w:r w:rsidR="000864D3">
        <w:rPr>
          <w:rFonts w:cs="Times New Roman"/>
          <w:sz w:val="28"/>
          <w:szCs w:val="28"/>
          <w:lang w:val="kk-KZ"/>
        </w:rPr>
        <w:t>.</w:t>
      </w:r>
    </w:p>
    <w:p w:rsidR="00C66D86" w:rsidRPr="00D32325" w:rsidRDefault="00887C9C" w:rsidP="000864D3">
      <w:pPr>
        <w:pStyle w:val="Textbody"/>
        <w:widowControl/>
        <w:spacing w:after="0"/>
        <w:ind w:firstLine="706"/>
        <w:contextualSpacing/>
        <w:jc w:val="both"/>
        <w:rPr>
          <w:rFonts w:cs="Times New Roman"/>
          <w:sz w:val="28"/>
          <w:szCs w:val="28"/>
          <w:lang w:val="kk-KZ"/>
        </w:rPr>
      </w:pPr>
      <w:r w:rsidRPr="000864D3">
        <w:rPr>
          <w:rFonts w:cs="Times New Roman"/>
          <w:sz w:val="28"/>
          <w:szCs w:val="28"/>
          <w:lang w:val="kk-KZ"/>
        </w:rPr>
        <w:t xml:space="preserve">Ұлтаралық қатынастың жақсы жолға қойылуы, халықтар достығының нығаюы, әсiресе, бiздiң Қазақстан сияқты көп ұлттың өкiлi тұратын, </w:t>
      </w:r>
      <w:r w:rsidRPr="000864D3">
        <w:rPr>
          <w:rFonts w:cs="Times New Roman"/>
          <w:sz w:val="28"/>
          <w:szCs w:val="28"/>
          <w:lang w:val="kk-KZ"/>
        </w:rPr>
        <w:lastRenderedPageBreak/>
        <w:t xml:space="preserve">демократиялық жолмен дамып келе жатқан республика үшiн өте қажет. </w:t>
      </w:r>
      <w:r w:rsidRPr="00D32325">
        <w:rPr>
          <w:rFonts w:cs="Times New Roman"/>
          <w:sz w:val="28"/>
          <w:szCs w:val="28"/>
          <w:lang w:val="kk-KZ"/>
        </w:rPr>
        <w:t>Бұл бағытта елiмiз егемендiк алғалы қыруар шаруалар жүзеге асты және асырыла бермекшi. Солардың ең негiзгiсi Қазақстан халқы ассамблеясының құрылуы. Ассамбляның негiзгi бағыты – елiмiздiң тарихына терең үңiлiп, ұлттық дәстүр мен мәдениеттi, ана тiлiмiздi сақтау және дамыту және ұлтаралық ынтымақтастық пен сабақтастықты мейлiнше өркендету. Осы орайда Қазақстан Республикасының Президентi Нұрсұлтан Назарбаевтың еңбегi ұшан-теңiз екенiн айтуымыз керек. Елбасы «Қазақстан 2050 Стратегиясын» жасап әр ұлт өкiлдерiнiң мiндеттерiн айқындап бердi. Ал Ассамблея ұлттар достығының алтын көпiрiне айналып отыр. Бүкіл дүниежүзінде халықтар мен этностардың мүддесін ойлайтын аса мәртебелі Біріккен Ұлттар Ұйымы ҚХА-ның республикамызда қоғамдық өмірдегі атқаратын рөлін кішігірім біріккен ұлттар ұйымы деп атауы тегін емес. Себебі ҚХА дүниежүзілік деңгейде, Біріккен Ұлттар Ұйымында, ЕҚЫҰ-да өзінің жоғары бағасын алды. Қазақстан Халқы Ассамблеясы өз болмысы арқылы барлық ұлттар мен ұлыстардың басқа кез келген халықпен терезесінің тең, керегесінің кең екендігін көрсетіп отыр.</w:t>
      </w:r>
    </w:p>
    <w:p w:rsidR="00C66D86" w:rsidRPr="000864D3" w:rsidRDefault="00887C9C" w:rsidP="000864D3">
      <w:pPr>
        <w:pStyle w:val="Textbody"/>
        <w:widowControl/>
        <w:spacing w:after="345"/>
        <w:ind w:firstLine="706"/>
        <w:contextualSpacing/>
        <w:jc w:val="both"/>
        <w:rPr>
          <w:rFonts w:cs="Times New Roman"/>
          <w:sz w:val="28"/>
          <w:szCs w:val="28"/>
          <w:lang w:val="kk-KZ"/>
        </w:rPr>
      </w:pPr>
      <w:r w:rsidRPr="0031058E">
        <w:rPr>
          <w:rFonts w:cs="Times New Roman"/>
          <w:sz w:val="28"/>
          <w:szCs w:val="28"/>
          <w:lang w:val="kk-KZ"/>
        </w:rPr>
        <w:t>Байтақ Қазақстанның әрбiр облысында түрлі ұлттардың мәдени орталықтары ашылған. Олардың мiндеттерi өз ұлтының тiлiн, мәдениет, тарихын, әдебиетiн, әдет-ғұрпын, салт-дәстүрiн жаңғырту, кейiнгi жастарға үйрету сол арқылы қалпына келтiру. Мұндай еркiндiк Қазақстаннан басқа қай елде жасалды? Бұл нағыз шынайы демократияның, Елбасымыздың өз мемлекетiнде тұратын ұлттар мен ұлыстардың өкiлдерiн құрметтегенiнiң нәтижесi.</w:t>
      </w:r>
    </w:p>
    <w:p w:rsidR="00C66D86" w:rsidRPr="0031058E" w:rsidRDefault="00887C9C" w:rsidP="000864D3">
      <w:pPr>
        <w:pStyle w:val="Textbody"/>
        <w:widowControl/>
        <w:spacing w:after="0"/>
        <w:ind w:firstLine="706"/>
        <w:contextualSpacing/>
        <w:jc w:val="both"/>
        <w:rPr>
          <w:rFonts w:cs="Times New Roman"/>
          <w:sz w:val="28"/>
          <w:szCs w:val="28"/>
          <w:lang w:val="kk-KZ"/>
        </w:rPr>
      </w:pPr>
      <w:r w:rsidRPr="000864D3">
        <w:rPr>
          <w:rFonts w:cs="Times New Roman"/>
          <w:sz w:val="28"/>
          <w:szCs w:val="28"/>
          <w:lang w:val="kk-KZ"/>
        </w:rPr>
        <w:t xml:space="preserve">Тəуелсіздік жолымен ілгері басқан еліміздің халықтары барлық істе үлкен ұйымшылдық көрсетті. </w:t>
      </w:r>
      <w:r w:rsidRPr="00D32325">
        <w:rPr>
          <w:rFonts w:cs="Times New Roman"/>
          <w:sz w:val="28"/>
          <w:szCs w:val="28"/>
          <w:lang w:val="kk-KZ"/>
        </w:rPr>
        <w:t xml:space="preserve">Олар өздерінің көкейкесті өмірлік маңызы бар мəсе лелерін Ассамблея сессияларында еркін, кең талдау жағдайында шешуге қол жеткізді. Өзінің он жылда қоғам өмірінің маңызды əлеуметтік-саяси мəселелерін талқылады. Бүгінде елімізде 500-ге тарта ұлттық-мəдени орталық бар. Олар көпұлтты халқымыздың саяси сана-сезімін байыту, ұлттар мен ұлыстардың өзара бірлігін күшейту, ұлттық салт-дəстүрлерді дамыту жолында халықтар сеніміне ие болды. Бұл – жүйелі, жемісті саясат болғанын өмір өзі дəлелдеді. Қазақстанды Отаным дейтін көкіре гінде сəуле бар адамдардың бұған көзі толық жетті. Қазақстандағы ұлттық бірлік саясатының тұрақтанып, нəтижелі жұмыс істеуін толып жатқан халықаралық инсти туттар да мойындады. </w:t>
      </w:r>
      <w:r w:rsidRPr="0031058E">
        <w:rPr>
          <w:rFonts w:cs="Times New Roman"/>
          <w:sz w:val="28"/>
          <w:szCs w:val="28"/>
          <w:lang w:val="kk-KZ"/>
        </w:rPr>
        <w:t>Қазақстан ұлтаралық қатынас саясатында əлемдік кеңістікте əрқашан өнеге тұтатын ел болып қала береді. Қазақстандық тəжірибе, яғни Қазақстан Халқы Ассамблеясы дүниежүзілік деңгейде, Біріккен Ұлттар Ұйымында жəне Еуропадағы қауіпсіздік жəне ынтымақтастық жөніндегі ұйымда өзінің жоғары бағасын алды. Шынында да, бұл – əлемдік жұртшылықтың назарын аудартқан ерен құбылыс. Ассамблея Қазақстан Республикасының халықаралық қатынастар проблемасын тиімді шешуге зор ықпал жасап, еліміздің халықаралық беделін көтеруге үлес қосуда. Қазақстанда этносаяси, саяси, рухани жə</w:t>
      </w:r>
      <w:r w:rsidR="004019E2">
        <w:rPr>
          <w:rFonts w:cs="Times New Roman"/>
          <w:sz w:val="28"/>
          <w:szCs w:val="28"/>
          <w:lang w:val="kk-KZ"/>
        </w:rPr>
        <w:t xml:space="preserve">не </w:t>
      </w:r>
      <w:r w:rsidRPr="0031058E">
        <w:rPr>
          <w:rFonts w:cs="Times New Roman"/>
          <w:sz w:val="28"/>
          <w:szCs w:val="28"/>
          <w:lang w:val="kk-KZ"/>
        </w:rPr>
        <w:t>ұлттық саладағы жүргізілген реформалардың дұрыстығына əлем қызыға қарайды. Сол себепті, көрші республикалардың қоғам</w:t>
      </w:r>
      <w:r w:rsidR="000C1BB9">
        <w:rPr>
          <w:rFonts w:cs="Times New Roman"/>
          <w:sz w:val="28"/>
          <w:szCs w:val="28"/>
          <w:lang w:val="kk-KZ"/>
        </w:rPr>
        <w:t xml:space="preserve"> </w:t>
      </w:r>
      <w:r w:rsidRPr="0031058E">
        <w:rPr>
          <w:rFonts w:cs="Times New Roman"/>
          <w:sz w:val="28"/>
          <w:szCs w:val="28"/>
          <w:lang w:val="kk-KZ"/>
        </w:rPr>
        <w:t>жəне мемлекет қайраткерле</w:t>
      </w:r>
      <w:r w:rsidR="000C1BB9" w:rsidRPr="0031058E">
        <w:rPr>
          <w:rFonts w:cs="Times New Roman"/>
          <w:sz w:val="28"/>
          <w:szCs w:val="28"/>
          <w:lang w:val="kk-KZ"/>
        </w:rPr>
        <w:t>рі ұлтаралық келісімді сақтауда</w:t>
      </w:r>
      <w:r w:rsidR="000C1BB9">
        <w:rPr>
          <w:rFonts w:cs="Times New Roman"/>
          <w:sz w:val="28"/>
          <w:szCs w:val="28"/>
          <w:lang w:val="kk-KZ"/>
        </w:rPr>
        <w:t xml:space="preserve"> </w:t>
      </w:r>
      <w:r w:rsidRPr="0031058E">
        <w:rPr>
          <w:rFonts w:cs="Times New Roman"/>
          <w:sz w:val="28"/>
          <w:szCs w:val="28"/>
          <w:lang w:val="kk-KZ"/>
        </w:rPr>
        <w:t xml:space="preserve">жəне оны </w:t>
      </w:r>
      <w:r w:rsidRPr="0031058E">
        <w:rPr>
          <w:rFonts w:cs="Times New Roman"/>
          <w:sz w:val="28"/>
          <w:szCs w:val="28"/>
          <w:lang w:val="kk-KZ"/>
        </w:rPr>
        <w:lastRenderedPageBreak/>
        <w:t>дамытуда Қазақстандық тəжірибені қолдануға көптеп</w:t>
      </w:r>
      <w:r w:rsidR="000C1BB9">
        <w:rPr>
          <w:rFonts w:cs="Times New Roman"/>
          <w:sz w:val="28"/>
          <w:szCs w:val="28"/>
          <w:lang w:val="kk-KZ"/>
        </w:rPr>
        <w:t xml:space="preserve"> </w:t>
      </w:r>
      <w:r w:rsidRPr="0031058E">
        <w:rPr>
          <w:rFonts w:cs="Times New Roman"/>
          <w:sz w:val="28"/>
          <w:szCs w:val="28"/>
          <w:lang w:val="kk-KZ"/>
        </w:rPr>
        <w:t>қызығушылық танытуда.Осы Қазақстандық ұлтаралық қатынас үлгісін одан əрі дамыту жəне жетілдіру мақсатында мемлекет тарапынан қыруар</w:t>
      </w:r>
      <w:r w:rsidR="000C1BB9">
        <w:rPr>
          <w:rFonts w:cs="Times New Roman"/>
          <w:sz w:val="28"/>
          <w:szCs w:val="28"/>
          <w:lang w:val="kk-KZ"/>
        </w:rPr>
        <w:t xml:space="preserve"> </w:t>
      </w:r>
      <w:r w:rsidRPr="0031058E">
        <w:rPr>
          <w:rFonts w:cs="Times New Roman"/>
          <w:sz w:val="28"/>
          <w:szCs w:val="28"/>
          <w:lang w:val="kk-KZ"/>
        </w:rPr>
        <w:t>жұмыстар атқарылуда.</w:t>
      </w:r>
    </w:p>
    <w:p w:rsidR="00C66D86" w:rsidRPr="000C1BB9" w:rsidRDefault="00C66D86" w:rsidP="000C1BB9">
      <w:pPr>
        <w:pStyle w:val="Textbody"/>
        <w:contextualSpacing/>
        <w:jc w:val="both"/>
        <w:rPr>
          <w:rFonts w:cs="Times New Roman"/>
          <w:sz w:val="28"/>
          <w:szCs w:val="28"/>
          <w:lang w:val="kk-KZ"/>
        </w:rPr>
      </w:pPr>
    </w:p>
    <w:p w:rsidR="00C66D86" w:rsidRPr="0017582C" w:rsidRDefault="00887C9C" w:rsidP="000C1BB9">
      <w:pPr>
        <w:pStyle w:val="Standard"/>
        <w:ind w:firstLine="708"/>
        <w:contextualSpacing/>
        <w:jc w:val="center"/>
        <w:rPr>
          <w:rFonts w:cs="Times New Roman"/>
          <w:sz w:val="28"/>
          <w:szCs w:val="28"/>
          <w:lang w:val="kk-KZ"/>
        </w:rPr>
      </w:pPr>
      <w:r w:rsidRPr="0017582C">
        <w:rPr>
          <w:rFonts w:cs="Times New Roman"/>
          <w:b/>
          <w:sz w:val="28"/>
          <w:szCs w:val="28"/>
          <w:lang w:val="kk-KZ"/>
        </w:rPr>
        <w:t>Бақылау сұрақтары:</w:t>
      </w:r>
    </w:p>
    <w:p w:rsidR="00FF12DB" w:rsidRDefault="00B53872" w:rsidP="000C1BB9">
      <w:pPr>
        <w:pStyle w:val="a4"/>
        <w:ind w:left="0"/>
        <w:contextualSpacing/>
        <w:jc w:val="both"/>
        <w:rPr>
          <w:rFonts w:cs="Times New Roman"/>
          <w:sz w:val="28"/>
          <w:szCs w:val="28"/>
          <w:lang w:val="kk-KZ"/>
        </w:rPr>
      </w:pPr>
      <w:r w:rsidRPr="0017582C">
        <w:rPr>
          <w:rFonts w:cs="Times New Roman"/>
          <w:sz w:val="28"/>
          <w:szCs w:val="28"/>
          <w:lang w:val="kk-KZ"/>
        </w:rPr>
        <w:t>1.Әлеуметке қайшы келетін  діни ағымдардың алдын алу мәселелері</w:t>
      </w:r>
    </w:p>
    <w:p w:rsidR="00FF12DB" w:rsidRDefault="00B53872" w:rsidP="000C1BB9">
      <w:pPr>
        <w:pStyle w:val="a4"/>
        <w:ind w:left="0"/>
        <w:contextualSpacing/>
        <w:jc w:val="both"/>
        <w:rPr>
          <w:rFonts w:cs="Times New Roman"/>
          <w:sz w:val="28"/>
          <w:szCs w:val="28"/>
          <w:lang w:val="kk-KZ"/>
        </w:rPr>
      </w:pPr>
      <w:r w:rsidRPr="0017582C">
        <w:rPr>
          <w:rFonts w:cs="Times New Roman"/>
          <w:sz w:val="28"/>
          <w:szCs w:val="28"/>
          <w:lang w:val="kk-KZ"/>
        </w:rPr>
        <w:t>2.Жастардың ішінде плюрализм принциптерін қалыптастыру</w:t>
      </w:r>
    </w:p>
    <w:p w:rsidR="00B53872" w:rsidRPr="0017582C" w:rsidRDefault="00B53872" w:rsidP="000C1BB9">
      <w:pPr>
        <w:pStyle w:val="a4"/>
        <w:ind w:left="0"/>
        <w:contextualSpacing/>
        <w:jc w:val="both"/>
        <w:rPr>
          <w:rFonts w:cs="Times New Roman"/>
          <w:sz w:val="28"/>
          <w:szCs w:val="28"/>
          <w:lang w:val="kk-KZ"/>
        </w:rPr>
      </w:pPr>
      <w:r w:rsidRPr="0017582C">
        <w:rPr>
          <w:rFonts w:cs="Times New Roman"/>
          <w:sz w:val="28"/>
          <w:szCs w:val="28"/>
          <w:lang w:val="kk-KZ"/>
        </w:rPr>
        <w:t>3.Қазақстан халқынын бірлігін нығайтатын жастар арасындағы тәрбиены жүргізу</w:t>
      </w:r>
    </w:p>
    <w:p w:rsidR="00C66D86" w:rsidRPr="0017582C" w:rsidRDefault="00C66D86" w:rsidP="00E61835">
      <w:pPr>
        <w:pStyle w:val="Standard"/>
        <w:tabs>
          <w:tab w:val="left" w:pos="360"/>
        </w:tabs>
        <w:contextualSpacing/>
        <w:jc w:val="both"/>
        <w:rPr>
          <w:rFonts w:cs="Times New Roman"/>
          <w:sz w:val="28"/>
          <w:szCs w:val="28"/>
          <w:lang w:val="kk-KZ"/>
        </w:rPr>
      </w:pPr>
    </w:p>
    <w:p w:rsidR="00C66D86" w:rsidRPr="0017582C" w:rsidRDefault="00C77A97" w:rsidP="000C1BB9">
      <w:pPr>
        <w:pStyle w:val="Standard"/>
        <w:ind w:firstLine="708"/>
        <w:contextualSpacing/>
        <w:jc w:val="center"/>
        <w:rPr>
          <w:rFonts w:cs="Times New Roman"/>
          <w:b/>
          <w:sz w:val="28"/>
          <w:szCs w:val="28"/>
          <w:lang w:val="kk-KZ"/>
        </w:rPr>
      </w:pPr>
      <w:r w:rsidRPr="0017582C">
        <w:rPr>
          <w:rFonts w:cs="Times New Roman"/>
          <w:b/>
          <w:sz w:val="28"/>
          <w:szCs w:val="28"/>
          <w:lang w:val="kk-KZ"/>
        </w:rPr>
        <w:t>Ә</w:t>
      </w:r>
      <w:r w:rsidR="000A1C74" w:rsidRPr="0017582C">
        <w:rPr>
          <w:rFonts w:cs="Times New Roman"/>
          <w:b/>
          <w:sz w:val="28"/>
          <w:szCs w:val="28"/>
          <w:lang w:val="kk-KZ"/>
        </w:rPr>
        <w:t>дебиеттер</w:t>
      </w:r>
      <w:r w:rsidR="00887C9C" w:rsidRPr="0017582C">
        <w:rPr>
          <w:rFonts w:cs="Times New Roman"/>
          <w:b/>
          <w:sz w:val="28"/>
          <w:szCs w:val="28"/>
          <w:lang w:val="kk-KZ"/>
        </w:rPr>
        <w:t>:</w:t>
      </w:r>
    </w:p>
    <w:p w:rsidR="004019E2" w:rsidRDefault="000A1C74"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w:t>
      </w:r>
    </w:p>
    <w:p w:rsidR="004019E2" w:rsidRDefault="000A1C74" w:rsidP="00E61835">
      <w:pPr>
        <w:contextualSpacing/>
        <w:jc w:val="both"/>
        <w:rPr>
          <w:rFonts w:cs="Times New Roman"/>
          <w:sz w:val="28"/>
          <w:szCs w:val="28"/>
          <w:lang w:val="kk-KZ"/>
        </w:rPr>
      </w:pPr>
      <w:r w:rsidRPr="0017582C">
        <w:rPr>
          <w:rFonts w:cs="Times New Roman"/>
          <w:sz w:val="28"/>
          <w:szCs w:val="28"/>
          <w:lang w:val="kk-KZ"/>
        </w:rPr>
        <w:t xml:space="preserve">2.Қазақстан Республикасының Президенті- Елбасы Н.Ә. Назарбаевтің «Қазақстан-2050» стратегиясы </w:t>
      </w:r>
    </w:p>
    <w:p w:rsidR="000A1C74" w:rsidRPr="0017582C" w:rsidRDefault="004019E2" w:rsidP="00E61835">
      <w:pPr>
        <w:contextualSpacing/>
        <w:jc w:val="both"/>
        <w:rPr>
          <w:rFonts w:cs="Times New Roman"/>
          <w:sz w:val="28"/>
          <w:szCs w:val="28"/>
          <w:lang w:val="kk-KZ"/>
        </w:rPr>
      </w:pPr>
      <w:r>
        <w:rPr>
          <w:rFonts w:cs="Times New Roman"/>
          <w:sz w:val="28"/>
          <w:szCs w:val="28"/>
          <w:lang w:val="kk-KZ"/>
        </w:rPr>
        <w:t>3</w:t>
      </w:r>
      <w:r w:rsidR="000A1C74" w:rsidRPr="0017582C">
        <w:rPr>
          <w:rFonts w:cs="Times New Roman"/>
          <w:sz w:val="28"/>
          <w:szCs w:val="28"/>
          <w:lang w:val="kk-KZ"/>
        </w:rPr>
        <w:t xml:space="preserve"> «ҚР мемлекеттік жастар саясаты туралы» концепциясы, 09.02.2015 г. No 285-V.</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0A1C74" w:rsidRPr="0017582C" w:rsidRDefault="000A1C74" w:rsidP="00E61835">
      <w:pPr>
        <w:pStyle w:val="Standard"/>
        <w:ind w:firstLine="708"/>
        <w:contextualSpacing/>
        <w:jc w:val="both"/>
        <w:rPr>
          <w:rFonts w:cs="Times New Roman"/>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C66D86" w:rsidP="00E61835">
      <w:pPr>
        <w:pStyle w:val="Standard"/>
        <w:contextualSpacing/>
        <w:jc w:val="both"/>
        <w:rPr>
          <w:rFonts w:cs="Times New Roman"/>
          <w:b/>
          <w:sz w:val="28"/>
          <w:szCs w:val="28"/>
          <w:lang w:val="kk-KZ"/>
        </w:rPr>
      </w:pPr>
    </w:p>
    <w:p w:rsidR="00C66D86" w:rsidRPr="0017582C" w:rsidRDefault="00887C9C" w:rsidP="00E61835">
      <w:pPr>
        <w:pStyle w:val="Standard"/>
        <w:contextualSpacing/>
        <w:jc w:val="both"/>
        <w:rPr>
          <w:rFonts w:cs="Times New Roman"/>
          <w:b/>
          <w:sz w:val="28"/>
          <w:szCs w:val="28"/>
          <w:lang w:val="kk-KZ"/>
        </w:rPr>
      </w:pPr>
      <w:r w:rsidRPr="0017582C">
        <w:rPr>
          <w:rFonts w:cs="Times New Roman"/>
          <w:b/>
          <w:sz w:val="28"/>
          <w:szCs w:val="28"/>
          <w:lang w:val="kk-KZ"/>
        </w:rPr>
        <w:t>Тақырып 9. Еңбек нарығында жастардың бәсекелестігінің өсуі</w:t>
      </w:r>
    </w:p>
    <w:p w:rsidR="00C66D86" w:rsidRPr="0017582C" w:rsidRDefault="00C66D86" w:rsidP="00E61835">
      <w:pPr>
        <w:pStyle w:val="Standard"/>
        <w:contextualSpacing/>
        <w:jc w:val="both"/>
        <w:rPr>
          <w:rFonts w:cs="Times New Roman"/>
          <w:sz w:val="28"/>
          <w:szCs w:val="28"/>
          <w:lang w:val="kk-KZ"/>
        </w:rPr>
      </w:pPr>
    </w:p>
    <w:p w:rsidR="00C66D86" w:rsidRPr="0017582C" w:rsidRDefault="000C1BB9" w:rsidP="00E61835">
      <w:pPr>
        <w:pStyle w:val="Standard"/>
        <w:contextualSpacing/>
        <w:jc w:val="both"/>
        <w:rPr>
          <w:rFonts w:cs="Times New Roman"/>
          <w:sz w:val="28"/>
          <w:szCs w:val="28"/>
          <w:lang w:val="kk-KZ"/>
        </w:rPr>
      </w:pPr>
      <w:r>
        <w:rPr>
          <w:rFonts w:cs="Times New Roman"/>
          <w:b/>
          <w:sz w:val="28"/>
          <w:szCs w:val="28"/>
          <w:lang w:val="kk-KZ"/>
        </w:rPr>
        <w:t>М</w:t>
      </w:r>
      <w:r w:rsidR="00887C9C" w:rsidRPr="0017582C">
        <w:rPr>
          <w:rFonts w:cs="Times New Roman"/>
          <w:b/>
          <w:sz w:val="28"/>
          <w:szCs w:val="28"/>
          <w:lang w:val="kk-KZ"/>
        </w:rPr>
        <w:t>ақсаты</w:t>
      </w:r>
      <w:r w:rsidR="00887C9C" w:rsidRPr="0017582C">
        <w:rPr>
          <w:rFonts w:cs="Times New Roman"/>
          <w:sz w:val="28"/>
          <w:szCs w:val="28"/>
          <w:lang w:val="kk-KZ"/>
        </w:rPr>
        <w:t>: Карьера жасау ережелері. Карьера өсуінің стратегиясы. Жастар көшбасшының  жағымды  имджды құруы. Көпшіліктің алдында сөз айту мәдениеті, және жастар аудиториясымен жұмыс істеу ерекшеліктері. Жетістікті жас азаматтың имидж</w:t>
      </w:r>
      <w:r>
        <w:rPr>
          <w:rFonts w:cs="Times New Roman"/>
          <w:sz w:val="28"/>
          <w:szCs w:val="28"/>
          <w:lang w:val="kk-KZ"/>
        </w:rPr>
        <w:t>і</w:t>
      </w:r>
      <w:r w:rsidR="00887C9C" w:rsidRPr="0017582C">
        <w:rPr>
          <w:rFonts w:cs="Times New Roman"/>
          <w:sz w:val="28"/>
          <w:szCs w:val="28"/>
          <w:lang w:val="kk-KZ"/>
        </w:rPr>
        <w:t>.</w:t>
      </w:r>
    </w:p>
    <w:p w:rsidR="00C66D86" w:rsidRPr="0017582C" w:rsidRDefault="00C66D86" w:rsidP="00E61835">
      <w:pPr>
        <w:pStyle w:val="Standard"/>
        <w:contextualSpacing/>
        <w:jc w:val="both"/>
        <w:rPr>
          <w:rFonts w:cs="Times New Roman"/>
          <w:sz w:val="28"/>
          <w:szCs w:val="28"/>
          <w:lang w:val="kk-KZ"/>
        </w:rPr>
      </w:pPr>
    </w:p>
    <w:p w:rsidR="00C66D86" w:rsidRPr="0017582C" w:rsidRDefault="00887C9C" w:rsidP="000C1BB9">
      <w:pPr>
        <w:pStyle w:val="Standard"/>
        <w:contextualSpacing/>
        <w:jc w:val="center"/>
        <w:rPr>
          <w:rFonts w:cs="Times New Roman"/>
          <w:b/>
          <w:sz w:val="28"/>
          <w:szCs w:val="28"/>
          <w:lang w:val="kk-KZ"/>
        </w:rPr>
      </w:pPr>
      <w:r w:rsidRPr="0017582C">
        <w:rPr>
          <w:rFonts w:cs="Times New Roman"/>
          <w:b/>
          <w:sz w:val="28"/>
          <w:szCs w:val="28"/>
          <w:lang w:val="kk-KZ"/>
        </w:rPr>
        <w:t>Жоспар</w:t>
      </w:r>
    </w:p>
    <w:p w:rsidR="00D02BE8" w:rsidRDefault="00887C9C" w:rsidP="00E61835">
      <w:pPr>
        <w:pStyle w:val="Standard"/>
        <w:ind w:left="360"/>
        <w:contextualSpacing/>
        <w:jc w:val="both"/>
        <w:rPr>
          <w:rFonts w:cs="Times New Roman"/>
          <w:sz w:val="28"/>
          <w:szCs w:val="28"/>
          <w:lang w:val="kk-KZ"/>
        </w:rPr>
      </w:pPr>
      <w:bookmarkStart w:id="0" w:name="__DdeLink__753_1638341923"/>
      <w:r w:rsidRPr="0017582C">
        <w:rPr>
          <w:rFonts w:cs="Times New Roman"/>
          <w:sz w:val="28"/>
          <w:szCs w:val="28"/>
          <w:lang w:val="kk-KZ"/>
        </w:rPr>
        <w:t>1</w:t>
      </w:r>
      <w:bookmarkEnd w:id="0"/>
      <w:r w:rsidRPr="0017582C">
        <w:rPr>
          <w:rFonts w:cs="Times New Roman"/>
          <w:sz w:val="28"/>
          <w:szCs w:val="28"/>
          <w:lang w:val="kk-KZ"/>
        </w:rPr>
        <w:t>.</w:t>
      </w:r>
      <w:r w:rsidR="00DE2C8F">
        <w:rPr>
          <w:rFonts w:cs="Times New Roman"/>
          <w:sz w:val="28"/>
          <w:szCs w:val="28"/>
          <w:lang w:val="kk-KZ"/>
        </w:rPr>
        <w:t xml:space="preserve"> </w:t>
      </w:r>
      <w:r w:rsidRPr="0017582C">
        <w:rPr>
          <w:rFonts w:cs="Times New Roman"/>
          <w:sz w:val="28"/>
          <w:szCs w:val="28"/>
          <w:lang w:val="kk-KZ"/>
        </w:rPr>
        <w:t>Жастардың бүгінгі күндегі экономикалық жағд</w:t>
      </w:r>
      <w:r w:rsidR="00D02BE8">
        <w:rPr>
          <w:rFonts w:cs="Times New Roman"/>
          <w:sz w:val="28"/>
          <w:szCs w:val="28"/>
          <w:lang w:val="kk-KZ"/>
        </w:rPr>
        <w:t xml:space="preserve">айы және оны жақсарту жолындағы </w:t>
      </w:r>
      <w:r w:rsidRPr="0017582C">
        <w:rPr>
          <w:rFonts w:cs="Times New Roman"/>
          <w:sz w:val="28"/>
          <w:szCs w:val="28"/>
          <w:lang w:val="kk-KZ"/>
        </w:rPr>
        <w:t>әрекеттер</w:t>
      </w:r>
    </w:p>
    <w:p w:rsidR="00D02BE8" w:rsidRDefault="00DE2C8F" w:rsidP="00E61835">
      <w:pPr>
        <w:pStyle w:val="Standard"/>
        <w:ind w:left="360"/>
        <w:contextualSpacing/>
        <w:jc w:val="both"/>
        <w:rPr>
          <w:rFonts w:cs="Times New Roman"/>
          <w:sz w:val="28"/>
          <w:szCs w:val="28"/>
          <w:lang w:val="kk-KZ"/>
        </w:rPr>
      </w:pPr>
      <w:r>
        <w:rPr>
          <w:rFonts w:cs="Times New Roman"/>
          <w:sz w:val="28"/>
          <w:szCs w:val="28"/>
          <w:lang w:val="kk-KZ"/>
        </w:rPr>
        <w:t xml:space="preserve">2. </w:t>
      </w:r>
      <w:r w:rsidR="00887C9C" w:rsidRPr="0017582C">
        <w:rPr>
          <w:rFonts w:cs="Times New Roman"/>
          <w:sz w:val="28"/>
          <w:szCs w:val="28"/>
          <w:lang w:val="kk-KZ"/>
        </w:rPr>
        <w:t>Жастардың  арасында лидердің позитивті имиджен қалыптастыру</w:t>
      </w:r>
    </w:p>
    <w:p w:rsidR="00C66D86" w:rsidRPr="0017582C" w:rsidRDefault="00D02BE8" w:rsidP="00E61835">
      <w:pPr>
        <w:pStyle w:val="Standard"/>
        <w:ind w:left="360"/>
        <w:contextualSpacing/>
        <w:jc w:val="both"/>
        <w:rPr>
          <w:rFonts w:cs="Times New Roman"/>
          <w:sz w:val="28"/>
          <w:szCs w:val="28"/>
          <w:lang w:val="kk-KZ"/>
        </w:rPr>
      </w:pPr>
      <w:r>
        <w:rPr>
          <w:rFonts w:cs="Times New Roman"/>
          <w:sz w:val="28"/>
          <w:szCs w:val="28"/>
          <w:lang w:val="kk-KZ"/>
        </w:rPr>
        <w:t>3</w:t>
      </w:r>
      <w:r w:rsidR="00887C9C" w:rsidRPr="0017582C">
        <w:rPr>
          <w:rFonts w:cs="Times New Roman"/>
          <w:sz w:val="28"/>
          <w:szCs w:val="28"/>
          <w:lang w:val="kk-KZ"/>
        </w:rPr>
        <w:t>. Табысты жас кісінің имиджі</w:t>
      </w:r>
    </w:p>
    <w:p w:rsidR="00C66D86" w:rsidRPr="0017582C" w:rsidRDefault="00C66D86" w:rsidP="00E61835">
      <w:pPr>
        <w:pStyle w:val="Standard"/>
        <w:widowControl/>
        <w:contextualSpacing/>
        <w:jc w:val="both"/>
        <w:rPr>
          <w:rFonts w:cs="Times New Roman"/>
          <w:b/>
          <w:sz w:val="28"/>
          <w:szCs w:val="28"/>
          <w:lang w:val="kk-KZ"/>
        </w:rPr>
      </w:pPr>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Мемлекеттік жастар саясатын одан әрі дамыту кезең-кезеңімен былайша жүзеге асырылатын болады:</w:t>
      </w:r>
      <w:bookmarkStart w:id="1" w:name="z109"/>
      <w:bookmarkEnd w:id="1"/>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 xml:space="preserve"> 1) 2013 – 2015 жылдар аралығындағы кезең.</w:t>
      </w:r>
      <w:bookmarkStart w:id="2" w:name="z110"/>
      <w:bookmarkEnd w:id="2"/>
      <w:r w:rsidRPr="0017582C">
        <w:rPr>
          <w:rStyle w:val="StrongEmphasis"/>
          <w:rFonts w:cs="Times New Roman"/>
          <w:b w:val="0"/>
          <w:sz w:val="28"/>
          <w:szCs w:val="28"/>
          <w:lang w:val="kk-KZ"/>
        </w:rPr>
        <w:t xml:space="preserve"> Тұжырымдаманы іске асыру шеңберінде орталық мемлекеттік және жергілікті атқарушы органдардың, азаматтық қоғам институттарының және бизнестің құзыретті өкілеттілік аймағын нақтылайтын салааралық өзара іс-қимылдың тиімді үлгісі құрылатын болады.</w:t>
      </w:r>
      <w:bookmarkStart w:id="3" w:name="z111"/>
      <w:bookmarkEnd w:id="3"/>
      <w:r w:rsidRPr="0017582C">
        <w:rPr>
          <w:rStyle w:val="StrongEmphasis"/>
          <w:rFonts w:cs="Times New Roman"/>
          <w:b w:val="0"/>
          <w:sz w:val="28"/>
          <w:szCs w:val="28"/>
          <w:lang w:val="kk-KZ"/>
        </w:rPr>
        <w:t xml:space="preserve"> Көрсетілген міндетке қол жеткізу мақсатында барлық деңгейдегі әкімдіктер жанындағы консультациялық-кеңесші органдар арқылы мемлекет </w:t>
      </w:r>
      <w:r w:rsidRPr="0017582C">
        <w:rPr>
          <w:rStyle w:val="StrongEmphasis"/>
          <w:rFonts w:cs="Times New Roman"/>
          <w:b w:val="0"/>
          <w:sz w:val="28"/>
          <w:szCs w:val="28"/>
          <w:lang w:val="kk-KZ"/>
        </w:rPr>
        <w:lastRenderedPageBreak/>
        <w:t>пен жастардың өзара іс-қимыл жасау әдістерін жетілдіру қажет. Қазақстан Республикасы Президентінің жанындағы Жастар саясаты жөніндегі кеңес жастар саясатын тұрақты негізде жетілдіруге негізделген ұсыныстарды әзірлеу мәселесінде үйлестіруші рөлін арттыруға бағытталған жұмысын жалғастыратын болады.</w:t>
      </w:r>
      <w:bookmarkStart w:id="4" w:name="z112"/>
      <w:bookmarkEnd w:id="4"/>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Жастар саясатының бағдарламаларын іске асыруға Қазақстан Республикасының Кәсіподақтар федерациясы, «Атамекен Одағы» ұлттық экономикалық палатасы, «Самұрық-Қазына» ұлттық әл-ауқат қоры» және жастар ұйымдары жұмылдырылады.</w:t>
      </w:r>
      <w:bookmarkStart w:id="5" w:name="z113"/>
      <w:bookmarkEnd w:id="5"/>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Алдағы кезеңде орталық мемлекеттік, жергілікті атқарушы және өкілді органдардың республикалық және өңірлік жастар ұйымдарымен өзара іс-қимыл жасауының жобалық тәсіл мен әлеуметтік нәтижеге қол жеткізу қағидаттарына негізделген жаңа схемасы іске асырылады. Орталық және жергілікті деңгейлерде жастардың барлық санатын қамтитын орта мерзімді болжамды негізде әлеуметтік жобаларды іске асыруға мүмкіндік беретін әлеуметтік тапсырысты орналастырудың салалық қағидаты белсенді қолданысқа ие болады. Тұжырымдаманы іске асырудың бірінші кезеңінде жастар саясатының бірінші кезекті іс-шаралары әзірленетін болады.</w:t>
      </w:r>
      <w:bookmarkStart w:id="6" w:name="z114"/>
      <w:bookmarkEnd w:id="6"/>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Жастарды жұмыспен қамтуға, жұмысқа орналастыруға, қолжетімді тұрғын үйге және перспективалы бизнес-идеяларды тәжірибеде қолдануға бағытталған жобаларға қатысу және өту шарттары дәйекті түрде жетілдірілетін болады.</w:t>
      </w:r>
      <w:bookmarkStart w:id="7" w:name="z115"/>
      <w:bookmarkEnd w:id="7"/>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Тұжырымдаманы іске асырудың бастапқы кезеңінде жастармен тұрғылықты жері, оқуы және жұмысы бойынша мекенжайлық өзара іс-қимыл жасауға бағытталған біртұтас инфрақұрылымды қалыптастыру бойынша жұмыс басталатын болады.</w:t>
      </w:r>
      <w:bookmarkStart w:id="8" w:name="z116"/>
      <w:bookmarkEnd w:id="8"/>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Тұжырымдаманы жүзеге асыру процесінде мемлекеттік жастар саясатындағы мониторингінің, талдаудың және реттеудің жаңа құралдары әзірленетін болады</w:t>
      </w:r>
      <w:bookmarkStart w:id="9" w:name="z117"/>
      <w:bookmarkEnd w:id="9"/>
      <w:r w:rsidRPr="0017582C">
        <w:rPr>
          <w:rStyle w:val="StrongEmphasis"/>
          <w:rFonts w:cs="Times New Roman"/>
          <w:b w:val="0"/>
          <w:sz w:val="28"/>
          <w:szCs w:val="28"/>
          <w:lang w:val="kk-KZ"/>
        </w:rPr>
        <w:t xml:space="preserve"> Барлық мүдделі тараптардың күш-жігері жастардың қажеттілігін және жастар арасындағы хал-ахуал, беталыстарын ескеретін нысаналы ақпараттық сүйемелдеумен қамтамасыз етіледі.</w:t>
      </w:r>
      <w:bookmarkStart w:id="10" w:name="z118"/>
      <w:bookmarkEnd w:id="10"/>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2) 2015 – 2020 жылдар аралығындағы кезең.</w:t>
      </w:r>
      <w:bookmarkStart w:id="11" w:name="z119"/>
      <w:bookmarkEnd w:id="11"/>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Жастардың мүдделері мен қажеттіліктерін қозғайтын барлық бюджеттік бағдарламаларды іске асыруды бағалаудың нысаналы индикаторларын енгізу маңызды шарт болады. Жастар саясаты саласында мемлекеттік органдар іске асырып жатқан іс-шараларға талдау жүргізіліп, оның қорытындысы бойынша мемлекеттік жастар саясаты саласындағы міндеттерді іске асыру үшін нысаналы трансферттер бөлу мүмкіндігін қарастыру болжануда.</w:t>
      </w:r>
      <w:bookmarkStart w:id="12" w:name="z120"/>
      <w:bookmarkEnd w:id="12"/>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Жастардың бастамаларын қолдау және оларға мемлекеттік және ақпараттық қызметтердің барлық спектрін көрсету орталықтарын құру туралы мәселе қарастырылатын болады. Ұлттық еріктілер желісі жаппай дамуда.</w:t>
      </w:r>
      <w:bookmarkStart w:id="13" w:name="z121"/>
      <w:bookmarkEnd w:id="13"/>
      <w:r w:rsidRPr="0017582C">
        <w:rPr>
          <w:rStyle w:val="StrongEmphasis"/>
          <w:rFonts w:cs="Times New Roman"/>
          <w:b w:val="0"/>
          <w:sz w:val="28"/>
          <w:szCs w:val="28"/>
          <w:lang w:val="kk-KZ"/>
        </w:rPr>
        <w:t xml:space="preserve"> Тұжырымдаманы ойдағыдай іске асырудың түйінді шарты білім беру жүйесінде жастармен өзара іс-қимыл жасау әдістерін қайта қарау болып табылады. Барлық жоғары оқу орындарында жас отбасыларға ақыл-кеңес қызметін ұйымдастыру, отбасы құндылықтарын насихаттау жөніндегі бағдарламаларды, спорт инфрақұрылымын, соның ішінде мемлекеттік-жеке меншік әріптестік </w:t>
      </w:r>
      <w:r w:rsidRPr="0017582C">
        <w:rPr>
          <w:rStyle w:val="StrongEmphasis"/>
          <w:rFonts w:cs="Times New Roman"/>
          <w:b w:val="0"/>
          <w:sz w:val="28"/>
          <w:szCs w:val="28"/>
          <w:lang w:val="kk-KZ"/>
        </w:rPr>
        <w:lastRenderedPageBreak/>
        <w:t>шеңберінде нысаналы бағдарламаларды іске асыру мүмкіндігі пысықталады. Барлық оқу орындарының спорт залдарын жаңарту, жалпы дене шынықтыруды және спортты өткізу стандарттарын қайта қарау мәселелерін зерделеу болжануда. Студенттік спорттың ұлттық лигалары жаппай құрылатын болады.</w:t>
      </w:r>
      <w:bookmarkStart w:id="14" w:name="z122"/>
      <w:bookmarkEnd w:id="14"/>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Жастарды кеңінен әлеуметтендіру процесіне жұмыс берушілер бірлестіктері және кәсіподақ қозғалыстары тартылады. Орта және ірі бизнес кәсіпорындарында кадрлық әлеуетті қолдау мен дамытудың ұзақ мерзімді бағдарламалары, соның ішінде тұрғын үй, білім беру және сауықтыру бағдарламалары іске асырылатын болады. Еңбек ұжымдарында жастардың әлеуметтік көңіл-күйін орнықтыру жөніндегі бағдарламаларды іске асыратын бизнесті әлеуметтік-экономикалық ынталандыру шаралары дәйекті түрде қолданылатын болады.</w:t>
      </w:r>
      <w:bookmarkStart w:id="15" w:name="z123"/>
      <w:bookmarkEnd w:id="15"/>
      <w:r w:rsidRPr="0017582C">
        <w:rPr>
          <w:rStyle w:val="StrongEmphasis"/>
          <w:rFonts w:cs="Times New Roman"/>
          <w:b w:val="0"/>
          <w:sz w:val="28"/>
          <w:szCs w:val="28"/>
          <w:lang w:val="kk-KZ"/>
        </w:rPr>
        <w:t xml:space="preserve"> Қазақстан Республикасының Президенті Н.Ә. Назарбаевтың тапсырмасы бойынша құрылған «Жастар» ғылыми-зерттеу орталығы жоғары кәсіби әдістемелік орталыққа айналып, қызметі әлеуметтік зерттеулерді әзірлеуге және іске асыруға, мониторингіге, талдау шолуларын әзірлеуге және т.б. зерттеулерді іске асыруға бағытталады.</w:t>
      </w:r>
      <w:bookmarkStart w:id="16" w:name="z124"/>
      <w:bookmarkEnd w:id="16"/>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Жастармен атаулы өзара іс-қимылды қамтамасыз ететін барлық мүдделі тараптар өкілдерінің біліктілігін арттыру және оқыту бойынша жүйелі жұмысты бастау мүмкіндігі зерделенеді.</w:t>
      </w:r>
      <w:bookmarkStart w:id="17" w:name="z125"/>
      <w:bookmarkEnd w:id="17"/>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Осылайша, жастармен өзара іс-қимыл жасаудың барлық тетіктері тұрақты даму процесінде болады, бұл ретте орталық деңгейде де, өңірлік деңгейде де мемлекеттік жастар саясатының нормативтік-құқықтық қамтамасыз етілуін жетілдіру басым бағытқа айналады.</w:t>
      </w:r>
      <w:bookmarkStart w:id="18" w:name="z126"/>
      <w:bookmarkEnd w:id="18"/>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 қазақстандықтардың әлеуметтік-экономикалық жағдайын жақсарту, жастардың білім алуы және кәсіптік өсуі, олардың қоғамның әлеуметтік-экономикалық өміріне қатысу дәрежесін ұлғайту Мемлекеттік жастар саясатының тұжырымдамасын іске асыру нәтижесіне айналуға тиіс.</w:t>
      </w:r>
      <w:bookmarkStart w:id="19" w:name="z127"/>
      <w:bookmarkEnd w:id="19"/>
    </w:p>
    <w:p w:rsidR="000C1BB9" w:rsidRDefault="00887C9C" w:rsidP="000C1BB9">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 xml:space="preserve">«Қазақстан – 2050» </w:t>
      </w:r>
      <w:hyperlink r:id="rId8" w:anchor="z0" w:history="1">
        <w:r w:rsidRPr="0017582C">
          <w:rPr>
            <w:rStyle w:val="StrongEmphasis"/>
            <w:rFonts w:cs="Times New Roman"/>
            <w:b w:val="0"/>
            <w:sz w:val="28"/>
            <w:szCs w:val="28"/>
            <w:shd w:val="clear" w:color="auto" w:fill="FFFFFF"/>
            <w:lang w:val="kk-KZ"/>
          </w:rPr>
          <w:t>стратегиясының</w:t>
        </w:r>
      </w:hyperlink>
      <w:r w:rsidRPr="0017582C">
        <w:rPr>
          <w:rStyle w:val="StrongEmphasis"/>
          <w:rFonts w:cs="Times New Roman"/>
          <w:b w:val="0"/>
          <w:sz w:val="28"/>
          <w:szCs w:val="28"/>
          <w:shd w:val="clear" w:color="auto" w:fill="FFFFFF"/>
          <w:lang w:val="kk-KZ"/>
        </w:rPr>
        <w:t xml:space="preserve">  </w:t>
      </w:r>
      <w:r w:rsidRPr="0017582C">
        <w:rPr>
          <w:rStyle w:val="StrongEmphasis"/>
          <w:rFonts w:cs="Times New Roman"/>
          <w:b w:val="0"/>
          <w:sz w:val="28"/>
          <w:szCs w:val="28"/>
          <w:lang w:val="kk-KZ"/>
        </w:rPr>
        <w:t>міндеттері мен мақсаттарын іске асыруға белсенді қатысу жаһандық бәсекелестіктің жаңа жағдайларында Қазақстанның қарқынды дамуын қамтамасыз етеді – жастардың жетістігі бүкіл ел жетістігінің берік кепіліне айналады.</w:t>
      </w:r>
    </w:p>
    <w:p w:rsidR="004C0CFD" w:rsidRDefault="00887C9C" w:rsidP="004C0CFD">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Елбасы ғұмыр жолы, өткен белестері қашанда жастар үшін үлкен өнеге. Ендеше, Тұңғыш Президент туралы айтылатын әңгіме де, жазылатын шығарма, қойылатын қойылым мен жарыққа шығатын фильмдер де жастарды талапты болуға, мақсатсүйгіштік пен табандылыққа жетелейді. Шындығында, маңдайына бір мемлекетті қалыптастырып, тәуелсіздігін тұғырлы ету тағдыры жазылған тұлғаның отбасы, мектепте, студенттік кезеңдерде, басқа да әлеуметтік институттарда лидерлік қасиеттерінің қалыптасуы қалай болды? Жалпы лидерлік феномені адамның бойында қалай қалыптасатын құбылыс? Бұл көпшілік үшін қашанда қызықты сұрақ болып қалары хақ.</w:t>
      </w:r>
    </w:p>
    <w:p w:rsidR="004C0CFD" w:rsidRDefault="00887C9C" w:rsidP="004C0CFD">
      <w:pPr>
        <w:pStyle w:val="Standard"/>
        <w:widowControl/>
        <w:spacing w:after="150"/>
        <w:ind w:firstLine="360"/>
        <w:contextualSpacing/>
        <w:jc w:val="both"/>
        <w:rPr>
          <w:rFonts w:cs="Times New Roman"/>
          <w:sz w:val="28"/>
          <w:szCs w:val="28"/>
          <w:lang w:val="kk-KZ"/>
        </w:rPr>
      </w:pPr>
      <w:r w:rsidRPr="0017582C">
        <w:rPr>
          <w:rFonts w:cs="Times New Roman"/>
          <w:sz w:val="28"/>
          <w:szCs w:val="28"/>
          <w:lang w:val="kk-KZ"/>
        </w:rPr>
        <w:t xml:space="preserve">Шындығында, көшбасшылық тұлғаның қалыптасуына отбасынан бастап, одан кейінгі кезеңдердегі орталардың қай-қайсысының да әсері мол болатыны сөзсіз. Соның ішінде бұған адамның жастық шағы, жасөспірім кезеңі де үлкен рөл атқарады. Мәселен, Нұрсұлтан Назарбаевтың жасөспірім кезеңінде де елден ерекше болғанын, көшбасшылық қасиеті сол тұстарда да көрініп, байқалып </w:t>
      </w:r>
      <w:r w:rsidRPr="0017582C">
        <w:rPr>
          <w:rFonts w:cs="Times New Roman"/>
          <w:sz w:val="28"/>
          <w:szCs w:val="28"/>
          <w:lang w:val="kk-KZ"/>
        </w:rPr>
        <w:lastRenderedPageBreak/>
        <w:t>тұратынын замандастары айтады. Жас Нұрсұлтан тек өз сыныбындағы ғана емес, мектептегі ең үздік оқушының бірі болды. Мектепті бітіріп, 18-ге таяған Нұрсұлтан өз қатарластарының арасында терең білімімен, ой-өрісінің кеңдігімен ерекше көзге түседі. Тынымсыз еңбек, спортпен жүйелі айналысу оны тығыншықтай етіп, шыңдап шығарады. Н. Назарбаев сол кездің өзінде құрбы-құрдастарына қарағанда әлдеқайда ересек сияқты көрінеді екен. Бірақ оны ерекшелеген басты нәрсе – пікір айтудағы және әрекет етудегі дербестік пен жетекшілікке тұрақты ұмтылыс болған екен. Ол құрбы-құрдастарымен алғаш танысқан сәттен бастап, тіл табысып, өз ортасының ұйтқысы және қоғамдық ұйымдастырушысы болды. Әзіл-қалжыңға бейім болды, әнді жақсы айтатын, елдің көңілінен шығып, өз ортасын тез үйіріп әкете білді.</w:t>
      </w:r>
    </w:p>
    <w:p w:rsidR="003A14ED" w:rsidRDefault="00887C9C" w:rsidP="003A14ED">
      <w:pPr>
        <w:pStyle w:val="Standard"/>
        <w:widowControl/>
        <w:spacing w:after="150"/>
        <w:ind w:firstLine="360"/>
        <w:contextualSpacing/>
        <w:jc w:val="both"/>
        <w:rPr>
          <w:rFonts w:cs="Times New Roman"/>
          <w:sz w:val="28"/>
          <w:szCs w:val="28"/>
          <w:lang w:val="kk-KZ"/>
        </w:rPr>
      </w:pPr>
      <w:r w:rsidRPr="0017582C">
        <w:rPr>
          <w:rFonts w:cs="Times New Roman"/>
          <w:sz w:val="28"/>
          <w:szCs w:val="28"/>
          <w:lang w:val="kk-KZ"/>
        </w:rPr>
        <w:t>Отбасындағы үлкен ұлы болғандықтан Нұрсұлтан ертерек еңсесін тіктеп, өз ахуалын жақсартып, ата-анасына, туған-туыстарына материалдық тұрғыдан көмектескісі келеді. Жас Назарбаев ауқымды құрылыста жаңа үлкен өмір басталатынын, алдан жеке мүмкіндіктер мол ашылатынын қапысыз сезінді. Сондықтан да, Н. Назарбаев өз өміріне, өз тағдырына өзі иелік етуге бел байлап, түбегейлі шешімге бекінеді.</w:t>
      </w:r>
    </w:p>
    <w:p w:rsidR="003A14ED" w:rsidRDefault="00887C9C" w:rsidP="003A14ED">
      <w:pPr>
        <w:pStyle w:val="Standard"/>
        <w:widowControl/>
        <w:spacing w:after="150"/>
        <w:ind w:firstLine="360"/>
        <w:contextualSpacing/>
        <w:jc w:val="both"/>
        <w:rPr>
          <w:rFonts w:cs="Times New Roman"/>
          <w:sz w:val="28"/>
          <w:szCs w:val="28"/>
          <w:lang w:val="kk-KZ"/>
        </w:rPr>
      </w:pPr>
      <w:r w:rsidRPr="0017582C">
        <w:rPr>
          <w:rFonts w:cs="Times New Roman"/>
          <w:sz w:val="28"/>
          <w:szCs w:val="28"/>
          <w:lang w:val="kk-KZ"/>
        </w:rPr>
        <w:t>Теміртауға келген соң, ол болашақ металлург ретінде Украинаға, Днепродзержинск қаласындағы Днепр металлургия комбинаты жанындағы кәсіптік-техникалық училищеге оқуға жіберіледі. Осылайша, жас Нұрсұлтан шыныққан шымыр жастардан іріктелген домнашылар тобына қосылады. Жас Назарбаев бұлшық еті мен мінезінің мықтылығын спортта, балуандардың боз кілемінде дәлелдей білді. Осындай жекпе-жектердің бірінде ол өзінің әріптесі, жергілікті украин жігіті Николай Литошконың жауырынын жерге тигізді.  «Миколаның» әдепкідегі таң қалуы кейіннен құрметке ауысып, қазақ Назарбаев пен украин Литошко арасындағы мызғымас достыққа ұласты. Нұрсұлтан Литошко отбасының жиі барып тұратын қадірлі қонағына айналды. Ал 1959 жылы Нұрсұлтан Назарбаев Кәсіподақтардың бүкілодақтық орталық кеңесі (ВЦСПС) ұйымдастырған жарыста жеңімпаз атанды. Сөйтіп, ол училище бітіргенде металлургтің қиын да күрделі мамандығын игеріп қана қоймай, Украинаның спорт шебері атанды.  Табандылығы мен қайсарлығы өзі таңдаған мамандық бойынша барлық пәнді үздік игеруге жол ашты. Сондай-ақ, жас Назарбаев оқу бітіретін кездегі біліктілік емтихандарынан үздік баға алып, «домна пешінің сегізінші разрядты екінші горновойы» куәлігін иеленді.</w:t>
      </w:r>
    </w:p>
    <w:p w:rsidR="00C66D86" w:rsidRPr="003A14ED" w:rsidRDefault="00887C9C" w:rsidP="003A14ED">
      <w:pPr>
        <w:pStyle w:val="Standard"/>
        <w:widowControl/>
        <w:spacing w:after="150"/>
        <w:ind w:firstLine="360"/>
        <w:contextualSpacing/>
        <w:jc w:val="both"/>
        <w:rPr>
          <w:rFonts w:cs="Times New Roman"/>
          <w:sz w:val="28"/>
          <w:szCs w:val="28"/>
          <w:lang w:val="kk-KZ"/>
        </w:rPr>
      </w:pPr>
      <w:r w:rsidRPr="0017582C">
        <w:rPr>
          <w:rFonts w:cs="Times New Roman"/>
          <w:sz w:val="28"/>
          <w:szCs w:val="28"/>
          <w:lang w:val="kk-KZ"/>
        </w:rPr>
        <w:t xml:space="preserve">Кейіннен Теміртауға оралғаннан кейін Нұрсұлтан Назарбаев өмірбаянының «жалынды» кезеңі басталды. 1960 жылы 3 шілдеде сол кезде Қазақстан мен Орталық Азиядағы алғашқы және бірден бір домна пеші іске қосылды. Бұл Қазақстан Магниткасы – Қарағанды металлургия зауытының өмірге келген күні болып саналады. Қазақстанның алғашқы шойынын қорытуға тәжірибелі шеберлермен бірге жас металлург Назарбаев та қатысты.  Алдыңғы қатарлы жұмысшы қазақ, комсомол мүшесі ретінде Назарбаев БЛКЖО съездері мен жастар фестивальдеріне жиі жіберіліп тұрды. Ол танымал бола бастады, өндіріс үздігі Назарбаевтың суреті орталық баспасөзде де басылды. </w:t>
      </w:r>
      <w:r w:rsidRPr="0017582C">
        <w:rPr>
          <w:rFonts w:cs="Times New Roman"/>
          <w:sz w:val="28"/>
          <w:szCs w:val="28"/>
        </w:rPr>
        <w:t xml:space="preserve">Жас </w:t>
      </w:r>
      <w:proofErr w:type="gramStart"/>
      <w:r w:rsidRPr="0017582C">
        <w:rPr>
          <w:rFonts w:cs="Times New Roman"/>
          <w:sz w:val="28"/>
          <w:szCs w:val="28"/>
        </w:rPr>
        <w:t>металлург ж</w:t>
      </w:r>
      <w:proofErr w:type="gramEnd"/>
      <w:r w:rsidRPr="0017582C">
        <w:rPr>
          <w:rFonts w:cs="Times New Roman"/>
          <w:sz w:val="28"/>
          <w:szCs w:val="28"/>
        </w:rPr>
        <w:t xml:space="preserve">ұмыстастары арасында үлкен құрмет пен беделге ие болды. Сондықтан ол </w:t>
      </w:r>
      <w:proofErr w:type="gramStart"/>
      <w:r w:rsidRPr="0017582C">
        <w:rPr>
          <w:rFonts w:cs="Times New Roman"/>
          <w:sz w:val="28"/>
          <w:szCs w:val="28"/>
        </w:rPr>
        <w:t>партия</w:t>
      </w:r>
      <w:proofErr w:type="gramEnd"/>
      <w:r w:rsidRPr="0017582C">
        <w:rPr>
          <w:rFonts w:cs="Times New Roman"/>
          <w:sz w:val="28"/>
          <w:szCs w:val="28"/>
        </w:rPr>
        <w:t>ға өткеннен кейін цех парторгы болып сайланды.</w:t>
      </w:r>
    </w:p>
    <w:p w:rsidR="00C66D86" w:rsidRPr="0017582C" w:rsidRDefault="00887C9C" w:rsidP="00E61835">
      <w:pPr>
        <w:pStyle w:val="Textbody"/>
        <w:spacing w:after="75"/>
        <w:contextualSpacing/>
        <w:jc w:val="both"/>
        <w:rPr>
          <w:rFonts w:cs="Times New Roman"/>
          <w:sz w:val="28"/>
          <w:szCs w:val="28"/>
        </w:rPr>
      </w:pPr>
      <w:r w:rsidRPr="0017582C">
        <w:rPr>
          <w:rFonts w:cs="Times New Roman"/>
          <w:sz w:val="28"/>
          <w:szCs w:val="28"/>
        </w:rPr>
        <w:lastRenderedPageBreak/>
        <w:t>Кейіннен болашақ Президент зауыттың жолдамасы бойынша Қарағанды политехникалық институтына түсті. Ол онда Теміртауда тұратын талапкерлерден жасақталған ЛП-62-2 (қара және тү</w:t>
      </w:r>
      <w:proofErr w:type="gramStart"/>
      <w:r w:rsidRPr="0017582C">
        <w:rPr>
          <w:rFonts w:cs="Times New Roman"/>
          <w:sz w:val="28"/>
          <w:szCs w:val="28"/>
        </w:rPr>
        <w:t>ст</w:t>
      </w:r>
      <w:proofErr w:type="gramEnd"/>
      <w:r w:rsidRPr="0017582C">
        <w:rPr>
          <w:rFonts w:cs="Times New Roman"/>
          <w:sz w:val="28"/>
          <w:szCs w:val="28"/>
        </w:rPr>
        <w:t>і металл құйма өндірісі) тобына бөлінді. Ол жылдары техникалық жоғары оқу орындарында оқуды өндірістегі еңбекпен үйлестірудің сынақ-тәжірибесі өткізілетін. Бұл болашақ мамандықтың практикалық жағын игеруге септігін тигізді, алайда жұмыс істеу және сонымен бі</w:t>
      </w:r>
      <w:proofErr w:type="gramStart"/>
      <w:r w:rsidRPr="0017582C">
        <w:rPr>
          <w:rFonts w:cs="Times New Roman"/>
          <w:sz w:val="28"/>
          <w:szCs w:val="28"/>
        </w:rPr>
        <w:t>р</w:t>
      </w:r>
      <w:proofErr w:type="gramEnd"/>
      <w:r w:rsidRPr="0017582C">
        <w:rPr>
          <w:rFonts w:cs="Times New Roman"/>
          <w:sz w:val="28"/>
          <w:szCs w:val="28"/>
        </w:rPr>
        <w:t xml:space="preserve"> мезгілде институтта оқу өте қиын болды. Осылайша, бұлар бі</w:t>
      </w:r>
      <w:proofErr w:type="gramStart"/>
      <w:r w:rsidRPr="0017582C">
        <w:rPr>
          <w:rFonts w:cs="Times New Roman"/>
          <w:sz w:val="28"/>
          <w:szCs w:val="28"/>
        </w:rPr>
        <w:t>р</w:t>
      </w:r>
      <w:proofErr w:type="gramEnd"/>
      <w:r w:rsidRPr="0017582C">
        <w:rPr>
          <w:rFonts w:cs="Times New Roman"/>
          <w:sz w:val="28"/>
          <w:szCs w:val="28"/>
        </w:rPr>
        <w:t>інші курсты бітіріп шықты, ал келесі екі курс өндірістен ажыраған таза студенттік кезең болды. Нағыз студенттік өмірдің барлық қажетті атрибуттары – сынақтар, сессиялар, зертханалық жұмыстар еді. Бұл Нұрсұлтан Назарбаев үшін тыңғылықты білім алуды одан ә</w:t>
      </w:r>
      <w:proofErr w:type="gramStart"/>
      <w:r w:rsidRPr="0017582C">
        <w:rPr>
          <w:rFonts w:cs="Times New Roman"/>
          <w:sz w:val="28"/>
          <w:szCs w:val="28"/>
        </w:rPr>
        <w:t>р</w:t>
      </w:r>
      <w:proofErr w:type="gramEnd"/>
      <w:r w:rsidRPr="0017582C">
        <w:rPr>
          <w:rFonts w:cs="Times New Roman"/>
          <w:sz w:val="28"/>
          <w:szCs w:val="28"/>
        </w:rPr>
        <w:t>і жалғастырған жылдар болды. Н.Ә.Назарбаев Қарағанды политехникалық институтында 3 жыл оқып, одан соң Теміртауда Қарағанды металлургия зауыты жанынан қайта құрылған зауыт-втузға ауыстырылды, оны инженер-металлург дипломымен біті</w:t>
      </w:r>
      <w:proofErr w:type="gramStart"/>
      <w:r w:rsidRPr="0017582C">
        <w:rPr>
          <w:rFonts w:cs="Times New Roman"/>
          <w:sz w:val="28"/>
          <w:szCs w:val="28"/>
        </w:rPr>
        <w:t>р</w:t>
      </w:r>
      <w:proofErr w:type="gramEnd"/>
      <w:r w:rsidRPr="0017582C">
        <w:rPr>
          <w:rFonts w:cs="Times New Roman"/>
          <w:sz w:val="28"/>
          <w:szCs w:val="28"/>
        </w:rPr>
        <w:t xml:space="preserve">іп шықты. Міне, осыдан бастап Нұрсұлтан Назарбаевтың алдынан </w:t>
      </w:r>
      <w:proofErr w:type="gramStart"/>
      <w:r w:rsidRPr="0017582C">
        <w:rPr>
          <w:rFonts w:cs="Times New Roman"/>
          <w:sz w:val="28"/>
          <w:szCs w:val="28"/>
        </w:rPr>
        <w:t>жа</w:t>
      </w:r>
      <w:proofErr w:type="gramEnd"/>
      <w:r w:rsidRPr="0017582C">
        <w:rPr>
          <w:rFonts w:cs="Times New Roman"/>
          <w:sz w:val="28"/>
          <w:szCs w:val="28"/>
        </w:rPr>
        <w:t>ңа мүмкіндіктер ашылды. Оның әрдайым бі</w:t>
      </w:r>
      <w:proofErr w:type="gramStart"/>
      <w:r w:rsidRPr="0017582C">
        <w:rPr>
          <w:rFonts w:cs="Times New Roman"/>
          <w:sz w:val="28"/>
          <w:szCs w:val="28"/>
        </w:rPr>
        <w:t>р</w:t>
      </w:r>
      <w:proofErr w:type="gramEnd"/>
      <w:r w:rsidRPr="0017582C">
        <w:rPr>
          <w:rFonts w:cs="Times New Roman"/>
          <w:sz w:val="28"/>
          <w:szCs w:val="28"/>
        </w:rPr>
        <w:t>інші болуға деген ұмтылысы, өзгелерді қызықтыруға және соңына ерте білуге қабілеттілігі байқалып, бағаланды.</w:t>
      </w:r>
    </w:p>
    <w:p w:rsidR="003A14ED" w:rsidRDefault="00887C9C" w:rsidP="003A14ED">
      <w:pPr>
        <w:pStyle w:val="Textbody"/>
        <w:spacing w:after="75"/>
        <w:ind w:firstLine="706"/>
        <w:contextualSpacing/>
        <w:jc w:val="both"/>
        <w:rPr>
          <w:rFonts w:cs="Times New Roman"/>
          <w:sz w:val="28"/>
          <w:szCs w:val="28"/>
          <w:lang w:val="kk-KZ"/>
        </w:rPr>
      </w:pPr>
      <w:r w:rsidRPr="003A14ED">
        <w:rPr>
          <w:rFonts w:cs="Times New Roman"/>
          <w:sz w:val="28"/>
          <w:szCs w:val="28"/>
          <w:lang w:val="kk-KZ"/>
        </w:rPr>
        <w:t xml:space="preserve">Жалпы Көшбасшының тұла бойындағы елден ерек қасиеттерді бірге оқыған, бірге жұмыс істеген жандардың бәрі сол кездері-ақ мойындаған. </w:t>
      </w:r>
      <w:r w:rsidRPr="00D32325">
        <w:rPr>
          <w:rFonts w:cs="Times New Roman"/>
          <w:sz w:val="28"/>
          <w:szCs w:val="28"/>
          <w:lang w:val="kk-KZ"/>
        </w:rPr>
        <w:t>Оның адамды және оған қатысты оқиғаны есте сақтайтын керемет қабілеті, үнемі бәрін ұғуға, түпкі мәніне жетуге, сұхбаттасушысын мұқият тыңдауға және түсінуге тырысатыны туралы айтылып жүрді. Елбасының курстастары - Украинада кәсіби-техникалық училищеде Нұрсұлтан Назарбаевпен бірге оқыған Қайрат Исламқұлов, Марат Қыстаубаев, Тельман Спаевтар да студенттік кезеңді еске алғанда, қазіргі ұлт көшбасшысының сол кездегідей қарапайым қалпында қалғанын айтады.</w:t>
      </w:r>
    </w:p>
    <w:p w:rsidR="00C66D86" w:rsidRPr="0017582C" w:rsidRDefault="00887C9C" w:rsidP="003A14ED">
      <w:pPr>
        <w:pStyle w:val="Textbody"/>
        <w:spacing w:after="75"/>
        <w:ind w:firstLine="706"/>
        <w:contextualSpacing/>
        <w:jc w:val="both"/>
        <w:rPr>
          <w:rFonts w:cs="Times New Roman"/>
          <w:sz w:val="28"/>
          <w:szCs w:val="28"/>
        </w:rPr>
      </w:pPr>
      <w:r w:rsidRPr="0017582C">
        <w:rPr>
          <w:rStyle w:val="StrongEmphasis"/>
          <w:rFonts w:cs="Times New Roman"/>
          <w:b w:val="0"/>
          <w:bCs w:val="0"/>
          <w:sz w:val="28"/>
          <w:szCs w:val="28"/>
          <w:lang w:val="kk-KZ"/>
        </w:rPr>
        <w:t>Табысты жас кісінің</w:t>
      </w:r>
      <w:r w:rsidRPr="003A14ED">
        <w:rPr>
          <w:rStyle w:val="StrongEmphasis"/>
          <w:rFonts w:cs="Times New Roman"/>
          <w:b w:val="0"/>
          <w:bCs w:val="0"/>
          <w:sz w:val="28"/>
          <w:szCs w:val="28"/>
          <w:lang w:val="kk-KZ"/>
        </w:rPr>
        <w:t xml:space="preserve"> позитивті бейнесінің құрылуы көбінесе оның қызметінің жетістігін анықтайды. </w:t>
      </w:r>
      <w:r w:rsidRPr="00D32325">
        <w:rPr>
          <w:rStyle w:val="StrongEmphasis"/>
          <w:rFonts w:cs="Times New Roman"/>
          <w:b w:val="0"/>
          <w:bCs w:val="0"/>
          <w:sz w:val="28"/>
          <w:szCs w:val="28"/>
          <w:lang w:val="kk-KZ"/>
        </w:rPr>
        <w:t xml:space="preserve">Адам билігі тек оның ақылы, күші, еркіндігіне ғана емес, сондай-ақ оның көріктілігі мен қалыптастырған алғашқы ойға байланысты болады. адам киімі, оның сырт келбеті оның қол астындағылар алдындағы беделіне әсер етеді. </w:t>
      </w:r>
      <w:r w:rsidRPr="0017582C">
        <w:rPr>
          <w:rStyle w:val="StrongEmphasis"/>
          <w:rFonts w:cs="Times New Roman"/>
          <w:b w:val="0"/>
          <w:bCs w:val="0"/>
          <w:sz w:val="28"/>
          <w:szCs w:val="28"/>
        </w:rPr>
        <w:t>Басшы сипаттамасы:</w:t>
      </w:r>
    </w:p>
    <w:p w:rsidR="00C66D86" w:rsidRPr="00C576B7" w:rsidRDefault="00887C9C" w:rsidP="00E61835">
      <w:pPr>
        <w:pStyle w:val="Textbody"/>
        <w:widowControl/>
        <w:spacing w:after="300"/>
        <w:contextualSpacing/>
        <w:jc w:val="both"/>
        <w:rPr>
          <w:rFonts w:cs="Times New Roman"/>
          <w:sz w:val="28"/>
          <w:szCs w:val="28"/>
          <w:lang w:val="kk-KZ"/>
        </w:rPr>
      </w:pPr>
      <w:r w:rsidRPr="0017582C">
        <w:rPr>
          <w:rStyle w:val="StrongEmphasis"/>
          <w:rFonts w:cs="Times New Roman"/>
          <w:b w:val="0"/>
          <w:bCs w:val="0"/>
          <w:sz w:val="28"/>
          <w:szCs w:val="28"/>
        </w:rPr>
        <w:t>Сөз ұстай білу, ол кез-келген келісі</w:t>
      </w:r>
      <w:proofErr w:type="gramStart"/>
      <w:r w:rsidRPr="0017582C">
        <w:rPr>
          <w:rStyle w:val="StrongEmphasis"/>
          <w:rFonts w:cs="Times New Roman"/>
          <w:b w:val="0"/>
          <w:bCs w:val="0"/>
          <w:sz w:val="28"/>
          <w:szCs w:val="28"/>
        </w:rPr>
        <w:t>м</w:t>
      </w:r>
      <w:proofErr w:type="gramEnd"/>
      <w:r w:rsidRPr="0017582C">
        <w:rPr>
          <w:rStyle w:val="StrongEmphasis"/>
          <w:rFonts w:cs="Times New Roman"/>
          <w:b w:val="0"/>
          <w:bCs w:val="0"/>
          <w:sz w:val="28"/>
          <w:szCs w:val="28"/>
        </w:rPr>
        <w:t xml:space="preserve"> шарттан артық</w:t>
      </w:r>
      <w:r w:rsidR="00C576B7">
        <w:rPr>
          <w:rStyle w:val="StrongEmphasis"/>
          <w:rFonts w:cs="Times New Roman"/>
          <w:b w:val="0"/>
          <w:bCs w:val="0"/>
          <w:sz w:val="28"/>
          <w:szCs w:val="28"/>
          <w:lang w:val="kk-KZ"/>
        </w:rPr>
        <w:t>;</w:t>
      </w:r>
    </w:p>
    <w:p w:rsidR="00C66D86" w:rsidRPr="00C576B7" w:rsidRDefault="00887C9C" w:rsidP="00E61835">
      <w:pPr>
        <w:pStyle w:val="Textbody"/>
        <w:widowControl/>
        <w:spacing w:after="300"/>
        <w:contextualSpacing/>
        <w:jc w:val="both"/>
        <w:rPr>
          <w:rFonts w:cs="Times New Roman"/>
          <w:sz w:val="28"/>
          <w:szCs w:val="28"/>
          <w:lang w:val="kk-KZ"/>
        </w:rPr>
      </w:pPr>
      <w:r w:rsidRPr="00C576B7">
        <w:rPr>
          <w:rStyle w:val="StrongEmphasis"/>
          <w:rFonts w:cs="Times New Roman"/>
          <w:b w:val="0"/>
          <w:bCs w:val="0"/>
          <w:sz w:val="28"/>
          <w:szCs w:val="28"/>
          <w:lang w:val="kk-KZ"/>
        </w:rPr>
        <w:t>Мәселелерді шешетін ерекше шешімдерді дереу және тиімді қабылдай білу</w:t>
      </w:r>
      <w:r w:rsidR="00C576B7">
        <w:rPr>
          <w:rStyle w:val="StrongEmphasis"/>
          <w:rFonts w:cs="Times New Roman"/>
          <w:b w:val="0"/>
          <w:bCs w:val="0"/>
          <w:sz w:val="28"/>
          <w:szCs w:val="28"/>
          <w:lang w:val="kk-KZ"/>
        </w:rPr>
        <w:t>;</w:t>
      </w:r>
    </w:p>
    <w:p w:rsidR="00C66D86" w:rsidRPr="00C576B7" w:rsidRDefault="00887C9C" w:rsidP="00E61835">
      <w:pPr>
        <w:pStyle w:val="Textbody"/>
        <w:widowControl/>
        <w:spacing w:after="300"/>
        <w:contextualSpacing/>
        <w:jc w:val="both"/>
        <w:rPr>
          <w:rFonts w:cs="Times New Roman"/>
          <w:sz w:val="28"/>
          <w:szCs w:val="28"/>
          <w:lang w:val="kk-KZ"/>
        </w:rPr>
      </w:pPr>
      <w:r w:rsidRPr="00C576B7">
        <w:rPr>
          <w:rStyle w:val="StrongEmphasis"/>
          <w:rFonts w:cs="Times New Roman"/>
          <w:b w:val="0"/>
          <w:bCs w:val="0"/>
          <w:sz w:val="28"/>
          <w:szCs w:val="28"/>
          <w:lang w:val="kk-KZ"/>
        </w:rPr>
        <w:t>Барлық сұрақтардан хабардар болу, жан-жақты ақпараттандырылған болу</w:t>
      </w:r>
      <w:r w:rsidR="00C576B7">
        <w:rPr>
          <w:rStyle w:val="StrongEmphasis"/>
          <w:rFonts w:cs="Times New Roman"/>
          <w:b w:val="0"/>
          <w:bCs w:val="0"/>
          <w:sz w:val="28"/>
          <w:szCs w:val="28"/>
          <w:lang w:val="kk-KZ"/>
        </w:rPr>
        <w:t>;</w:t>
      </w:r>
    </w:p>
    <w:p w:rsidR="00C66D86" w:rsidRPr="00C576B7" w:rsidRDefault="00887C9C" w:rsidP="00E61835">
      <w:pPr>
        <w:pStyle w:val="Textbody"/>
        <w:widowControl/>
        <w:spacing w:after="300"/>
        <w:contextualSpacing/>
        <w:jc w:val="both"/>
        <w:rPr>
          <w:rFonts w:cs="Times New Roman"/>
          <w:sz w:val="28"/>
          <w:szCs w:val="28"/>
          <w:lang w:val="kk-KZ"/>
        </w:rPr>
      </w:pPr>
      <w:r w:rsidRPr="0031058E">
        <w:rPr>
          <w:rStyle w:val="StrongEmphasis"/>
          <w:rFonts w:cs="Times New Roman"/>
          <w:b w:val="0"/>
          <w:bCs w:val="0"/>
          <w:sz w:val="28"/>
          <w:szCs w:val="28"/>
          <w:lang w:val="kk-KZ"/>
        </w:rPr>
        <w:t>Тартымды сырт келбеті</w:t>
      </w:r>
      <w:r w:rsidR="00C576B7">
        <w:rPr>
          <w:rStyle w:val="StrongEmphasis"/>
          <w:rFonts w:cs="Times New Roman"/>
          <w:b w:val="0"/>
          <w:bCs w:val="0"/>
          <w:sz w:val="28"/>
          <w:szCs w:val="28"/>
          <w:lang w:val="kk-KZ"/>
        </w:rPr>
        <w:t>;</w:t>
      </w:r>
    </w:p>
    <w:p w:rsidR="00C66D86" w:rsidRPr="00D32325" w:rsidRDefault="00887C9C" w:rsidP="00E61835">
      <w:pPr>
        <w:pStyle w:val="Textbody"/>
        <w:widowControl/>
        <w:spacing w:after="300"/>
        <w:contextualSpacing/>
        <w:jc w:val="both"/>
        <w:rPr>
          <w:rFonts w:cs="Times New Roman"/>
          <w:sz w:val="28"/>
          <w:szCs w:val="28"/>
          <w:lang w:val="kk-KZ"/>
        </w:rPr>
      </w:pPr>
      <w:r w:rsidRPr="00D32325">
        <w:rPr>
          <w:rStyle w:val="StrongEmphasis"/>
          <w:rFonts w:cs="Times New Roman"/>
          <w:b w:val="0"/>
          <w:bCs w:val="0"/>
          <w:sz w:val="28"/>
          <w:szCs w:val="28"/>
          <w:lang w:val="kk-KZ"/>
        </w:rPr>
        <w:t>Іскерлі қатынаста адам жынысы көп әсер етеді. Егер ер адам әңгімелесуші әйелден әйел адам қалпын көрм</w:t>
      </w:r>
      <w:r w:rsidR="00C576B7">
        <w:rPr>
          <w:rStyle w:val="StrongEmphasis"/>
          <w:rFonts w:cs="Times New Roman"/>
          <w:b w:val="0"/>
          <w:bCs w:val="0"/>
          <w:sz w:val="28"/>
          <w:szCs w:val="28"/>
          <w:lang w:val="kk-KZ"/>
        </w:rPr>
        <w:t>е</w:t>
      </w:r>
      <w:r w:rsidRPr="00D32325">
        <w:rPr>
          <w:rStyle w:val="StrongEmphasis"/>
          <w:rFonts w:cs="Times New Roman"/>
          <w:b w:val="0"/>
          <w:bCs w:val="0"/>
          <w:sz w:val="28"/>
          <w:szCs w:val="28"/>
          <w:lang w:val="kk-KZ"/>
        </w:rPr>
        <w:t>се, ол көп қиындықтарға әкеледі.</w:t>
      </w:r>
    </w:p>
    <w:p w:rsidR="00C66D86" w:rsidRPr="00D32325" w:rsidRDefault="00887C9C" w:rsidP="00E61835">
      <w:pPr>
        <w:pStyle w:val="Textbody"/>
        <w:widowControl/>
        <w:spacing w:after="300"/>
        <w:contextualSpacing/>
        <w:jc w:val="both"/>
        <w:rPr>
          <w:rFonts w:cs="Times New Roman"/>
          <w:sz w:val="28"/>
          <w:szCs w:val="28"/>
          <w:lang w:val="kk-KZ"/>
        </w:rPr>
      </w:pPr>
      <w:r w:rsidRPr="00D32325">
        <w:rPr>
          <w:rStyle w:val="StrongEmphasis"/>
          <w:rFonts w:cs="Times New Roman"/>
          <w:b w:val="0"/>
          <w:bCs w:val="0"/>
          <w:sz w:val="28"/>
          <w:szCs w:val="28"/>
          <w:lang w:val="kk-KZ"/>
        </w:rPr>
        <w:t>Серіктестерге деген қатаңдық та имиджді төмендетеді, себебі ол бейжай қарау деп қабылданатын болады.</w:t>
      </w:r>
    </w:p>
    <w:p w:rsidR="00C66D86" w:rsidRPr="0017582C" w:rsidRDefault="00887C9C" w:rsidP="00C576B7">
      <w:pPr>
        <w:pStyle w:val="Textbody"/>
        <w:widowControl/>
        <w:spacing w:after="300"/>
        <w:ind w:firstLine="706"/>
        <w:contextualSpacing/>
        <w:jc w:val="both"/>
        <w:rPr>
          <w:rFonts w:cs="Times New Roman"/>
          <w:sz w:val="28"/>
          <w:szCs w:val="28"/>
        </w:rPr>
      </w:pPr>
      <w:r w:rsidRPr="0017582C">
        <w:rPr>
          <w:rStyle w:val="StrongEmphasis"/>
          <w:rFonts w:cs="Times New Roman"/>
          <w:b w:val="0"/>
          <w:bCs w:val="0"/>
          <w:sz w:val="28"/>
          <w:szCs w:val="28"/>
        </w:rPr>
        <w:t>Имиджді келесі жайттар жақсарта алады:</w:t>
      </w:r>
    </w:p>
    <w:p w:rsidR="00C66D86" w:rsidRPr="0017582C" w:rsidRDefault="00887C9C" w:rsidP="00E61835">
      <w:pPr>
        <w:pStyle w:val="Textbody"/>
        <w:widowControl/>
        <w:spacing w:after="300"/>
        <w:contextualSpacing/>
        <w:jc w:val="both"/>
        <w:rPr>
          <w:rFonts w:cs="Times New Roman"/>
          <w:sz w:val="28"/>
          <w:szCs w:val="28"/>
        </w:rPr>
      </w:pPr>
      <w:r w:rsidRPr="0017582C">
        <w:rPr>
          <w:rStyle w:val="StrongEmphasis"/>
          <w:rFonts w:cs="Times New Roman"/>
          <w:b w:val="0"/>
          <w:bCs w:val="0"/>
          <w:sz w:val="28"/>
          <w:szCs w:val="28"/>
        </w:rPr>
        <w:t>Мә</w:t>
      </w:r>
      <w:proofErr w:type="gramStart"/>
      <w:r w:rsidRPr="0017582C">
        <w:rPr>
          <w:rStyle w:val="StrongEmphasis"/>
          <w:rFonts w:cs="Times New Roman"/>
          <w:b w:val="0"/>
          <w:bCs w:val="0"/>
          <w:sz w:val="28"/>
          <w:szCs w:val="28"/>
        </w:rPr>
        <w:t>селе</w:t>
      </w:r>
      <w:proofErr w:type="gramEnd"/>
      <w:r w:rsidRPr="0017582C">
        <w:rPr>
          <w:rStyle w:val="StrongEmphasis"/>
          <w:rFonts w:cs="Times New Roman"/>
          <w:b w:val="0"/>
          <w:bCs w:val="0"/>
          <w:sz w:val="28"/>
          <w:szCs w:val="28"/>
        </w:rPr>
        <w:t xml:space="preserve"> жайлы айтқанда қатаң, бірақ адамдармен жұмсақ болу</w:t>
      </w:r>
    </w:p>
    <w:p w:rsidR="00C66D86" w:rsidRPr="0017582C" w:rsidRDefault="00887C9C" w:rsidP="00E61835">
      <w:pPr>
        <w:pStyle w:val="Textbody"/>
        <w:widowControl/>
        <w:spacing w:after="300"/>
        <w:contextualSpacing/>
        <w:jc w:val="both"/>
        <w:rPr>
          <w:rFonts w:cs="Times New Roman"/>
          <w:sz w:val="28"/>
          <w:szCs w:val="28"/>
        </w:rPr>
      </w:pPr>
      <w:r w:rsidRPr="0017582C">
        <w:rPr>
          <w:rStyle w:val="StrongEmphasis"/>
          <w:rFonts w:cs="Times New Roman"/>
          <w:b w:val="0"/>
          <w:bCs w:val="0"/>
          <w:sz w:val="28"/>
          <w:szCs w:val="28"/>
        </w:rPr>
        <w:t xml:space="preserve">Қатал аргументтер </w:t>
      </w:r>
      <w:proofErr w:type="gramStart"/>
      <w:r w:rsidRPr="0017582C">
        <w:rPr>
          <w:rStyle w:val="StrongEmphasis"/>
          <w:rFonts w:cs="Times New Roman"/>
          <w:b w:val="0"/>
          <w:bCs w:val="0"/>
          <w:sz w:val="28"/>
          <w:szCs w:val="28"/>
        </w:rPr>
        <w:t>мен ж</w:t>
      </w:r>
      <w:proofErr w:type="gramEnd"/>
      <w:r w:rsidRPr="0017582C">
        <w:rPr>
          <w:rStyle w:val="StrongEmphasis"/>
          <w:rFonts w:cs="Times New Roman"/>
          <w:b w:val="0"/>
          <w:bCs w:val="0"/>
          <w:sz w:val="28"/>
          <w:szCs w:val="28"/>
        </w:rPr>
        <w:t>ұмсақ түсініктемелер қолдану</w:t>
      </w:r>
    </w:p>
    <w:p w:rsidR="00C66D86" w:rsidRPr="0017582C" w:rsidRDefault="00887C9C" w:rsidP="00E61835">
      <w:pPr>
        <w:pStyle w:val="Textbody"/>
        <w:widowControl/>
        <w:spacing w:after="300"/>
        <w:contextualSpacing/>
        <w:jc w:val="both"/>
        <w:rPr>
          <w:rFonts w:cs="Times New Roman"/>
          <w:sz w:val="28"/>
          <w:szCs w:val="28"/>
        </w:rPr>
      </w:pPr>
      <w:r w:rsidRPr="0017582C">
        <w:rPr>
          <w:rStyle w:val="StrongEmphasis"/>
          <w:rFonts w:cs="Times New Roman"/>
          <w:b w:val="0"/>
          <w:bCs w:val="0"/>
          <w:sz w:val="28"/>
          <w:szCs w:val="28"/>
        </w:rPr>
        <w:t>Қызығушылық танытқан позиция анықтағаннан әлде қ</w:t>
      </w:r>
      <w:proofErr w:type="gramStart"/>
      <w:r w:rsidRPr="0017582C">
        <w:rPr>
          <w:rStyle w:val="StrongEmphasis"/>
          <w:rFonts w:cs="Times New Roman"/>
          <w:b w:val="0"/>
          <w:bCs w:val="0"/>
          <w:sz w:val="28"/>
          <w:szCs w:val="28"/>
        </w:rPr>
        <w:t>айда</w:t>
      </w:r>
      <w:proofErr w:type="gramEnd"/>
      <w:r w:rsidRPr="0017582C">
        <w:rPr>
          <w:rStyle w:val="StrongEmphasis"/>
          <w:rFonts w:cs="Times New Roman"/>
          <w:b w:val="0"/>
          <w:bCs w:val="0"/>
          <w:sz w:val="28"/>
          <w:szCs w:val="28"/>
        </w:rPr>
        <w:t xml:space="preserve"> тиімдірек.</w:t>
      </w:r>
    </w:p>
    <w:p w:rsidR="00C66D86" w:rsidRPr="0017582C" w:rsidRDefault="00887C9C" w:rsidP="00E61835">
      <w:pPr>
        <w:pStyle w:val="Textbody"/>
        <w:widowControl/>
        <w:spacing w:after="300"/>
        <w:contextualSpacing/>
        <w:jc w:val="both"/>
        <w:rPr>
          <w:rFonts w:cs="Times New Roman"/>
          <w:sz w:val="28"/>
          <w:szCs w:val="28"/>
        </w:rPr>
      </w:pPr>
      <w:r w:rsidRPr="0017582C">
        <w:rPr>
          <w:rStyle w:val="StrongEmphasis"/>
          <w:rFonts w:cs="Times New Roman"/>
          <w:b w:val="0"/>
          <w:bCs w:val="0"/>
          <w:sz w:val="28"/>
          <w:szCs w:val="28"/>
        </w:rPr>
        <w:t xml:space="preserve"> </w:t>
      </w:r>
      <w:r w:rsidRPr="0017582C">
        <w:rPr>
          <w:rStyle w:val="StrongEmphasis"/>
          <w:rFonts w:cs="Times New Roman"/>
          <w:b w:val="0"/>
          <w:bCs w:val="0"/>
          <w:sz w:val="28"/>
          <w:szCs w:val="28"/>
          <w:lang w:val="kk-KZ"/>
        </w:rPr>
        <w:t>Табысты жас кісінің</w:t>
      </w:r>
      <w:r w:rsidRPr="0017582C">
        <w:rPr>
          <w:rStyle w:val="StrongEmphasis"/>
          <w:rFonts w:cs="Times New Roman"/>
          <w:b w:val="0"/>
          <w:bCs w:val="0"/>
          <w:sz w:val="28"/>
          <w:szCs w:val="28"/>
        </w:rPr>
        <w:t xml:space="preserve"> имиджінің қалыптасуы оның қол астындағы, қарамағындағы адамдармен тіл табыса алуымен анықталады, бағаланады. </w:t>
      </w:r>
      <w:r w:rsidRPr="0017582C">
        <w:rPr>
          <w:rStyle w:val="StrongEmphasis"/>
          <w:rFonts w:cs="Times New Roman"/>
          <w:b w:val="0"/>
          <w:bCs w:val="0"/>
          <w:sz w:val="28"/>
          <w:szCs w:val="28"/>
        </w:rPr>
        <w:lastRenderedPageBreak/>
        <w:t>Тексерілген әдістер жиынтығы бар. Оның қатарын есімдер мен тегін тез арада жаттап алу бар. Жаттап алу егер ол есімді бі</w:t>
      </w:r>
      <w:proofErr w:type="gramStart"/>
      <w:r w:rsidRPr="0017582C">
        <w:rPr>
          <w:rStyle w:val="StrongEmphasis"/>
          <w:rFonts w:cs="Times New Roman"/>
          <w:b w:val="0"/>
          <w:bCs w:val="0"/>
          <w:sz w:val="28"/>
          <w:szCs w:val="28"/>
        </w:rPr>
        <w:t>р</w:t>
      </w:r>
      <w:proofErr w:type="gramEnd"/>
      <w:r w:rsidRPr="0017582C">
        <w:rPr>
          <w:rStyle w:val="StrongEmphasis"/>
          <w:rFonts w:cs="Times New Roman"/>
          <w:b w:val="0"/>
          <w:bCs w:val="0"/>
          <w:sz w:val="28"/>
          <w:szCs w:val="28"/>
        </w:rPr>
        <w:t xml:space="preserve"> нәрсемен сәйкестендіріп отырып есте қалдырсағыз тез жатталады. Сондай-ақ жағымды имидж қалыптастыру үшін жағымды жеке тұлға ретінде қалыптасу керек. Ол жақсы сын мен жеке сөйлесулер арқылы жүзеге асатын болады. көбінесе адамның имиджін сыртқы бейнесі, яғни киі</w:t>
      </w:r>
      <w:proofErr w:type="gramStart"/>
      <w:r w:rsidRPr="0017582C">
        <w:rPr>
          <w:rStyle w:val="StrongEmphasis"/>
          <w:rFonts w:cs="Times New Roman"/>
          <w:b w:val="0"/>
          <w:bCs w:val="0"/>
          <w:sz w:val="28"/>
          <w:szCs w:val="28"/>
        </w:rPr>
        <w:t>п</w:t>
      </w:r>
      <w:proofErr w:type="gramEnd"/>
      <w:r w:rsidRPr="0017582C">
        <w:rPr>
          <w:rStyle w:val="StrongEmphasis"/>
          <w:rFonts w:cs="Times New Roman"/>
          <w:b w:val="0"/>
          <w:bCs w:val="0"/>
          <w:sz w:val="28"/>
          <w:szCs w:val="28"/>
        </w:rPr>
        <w:t xml:space="preserve"> жүрген киімі сиапттап тұрады. Іскерлік қатынаста нақтылық – іскерлік костюм кию арқылы көрініп тұратын болады. оның қатарына киімнің пішіні мен түсі, отырған жердің жағдайына сәйкестілігі мен үндесуі келеді. Киім адамның ө</w:t>
      </w:r>
      <w:proofErr w:type="gramStart"/>
      <w:r w:rsidRPr="0017582C">
        <w:rPr>
          <w:rStyle w:val="StrongEmphasis"/>
          <w:rFonts w:cs="Times New Roman"/>
          <w:b w:val="0"/>
          <w:bCs w:val="0"/>
          <w:sz w:val="28"/>
          <w:szCs w:val="28"/>
        </w:rPr>
        <w:t>з-</w:t>
      </w:r>
      <w:proofErr w:type="gramEnd"/>
      <w:r w:rsidRPr="0017582C">
        <w:rPr>
          <w:rStyle w:val="StrongEmphasis"/>
          <w:rFonts w:cs="Times New Roman"/>
          <w:b w:val="0"/>
          <w:bCs w:val="0"/>
          <w:sz w:val="28"/>
          <w:szCs w:val="28"/>
        </w:rPr>
        <w:t>өзіне деген сенімділігін анықтап тұруы қажет. іскер адам киімің ыңғайлылығына көп көңіл бөлу керек.</w:t>
      </w:r>
    </w:p>
    <w:p w:rsidR="00C66D86" w:rsidRPr="0017582C" w:rsidRDefault="00887C9C" w:rsidP="00C576B7">
      <w:pPr>
        <w:pStyle w:val="Textbody"/>
        <w:widowControl/>
        <w:spacing w:after="300"/>
        <w:ind w:firstLine="706"/>
        <w:contextualSpacing/>
        <w:jc w:val="both"/>
        <w:rPr>
          <w:rFonts w:cs="Times New Roman"/>
          <w:sz w:val="28"/>
          <w:szCs w:val="28"/>
        </w:rPr>
      </w:pPr>
      <w:r w:rsidRPr="00C576B7">
        <w:rPr>
          <w:rStyle w:val="StrongEmphasis"/>
          <w:rFonts w:cs="Times New Roman"/>
          <w:b w:val="0"/>
          <w:bCs w:val="0"/>
          <w:sz w:val="28"/>
          <w:szCs w:val="28"/>
          <w:lang w:val="kk-KZ"/>
        </w:rPr>
        <w:t xml:space="preserve">Дамыған заманда ақпарат саны күннен күнге өсуде, сол себепті имидж іспеттес ақпараттық құрылымдар теоретиктер мен сыншылдар назарын көп аударатын болады. нарықтық қатынастар мен барлық салалардағы бәсекенің үдемеліп келуі ададар санасына өз-өзін презентациялау ұғымын енгізді. </w:t>
      </w:r>
      <w:r w:rsidRPr="00D32325">
        <w:rPr>
          <w:rStyle w:val="StrongEmphasis"/>
          <w:rFonts w:cs="Times New Roman"/>
          <w:b w:val="0"/>
          <w:bCs w:val="0"/>
          <w:sz w:val="28"/>
          <w:szCs w:val="28"/>
          <w:lang w:val="kk-KZ"/>
        </w:rPr>
        <w:t xml:space="preserve">Іскерлік қатынасқа түскелі отырған адам имиджі мен репутациясы оған деген көзқарасты толығымен тәуелдендіреді. </w:t>
      </w:r>
      <w:r w:rsidRPr="0017582C">
        <w:rPr>
          <w:rStyle w:val="StrongEmphasis"/>
          <w:rFonts w:cs="Times New Roman"/>
          <w:b w:val="0"/>
          <w:bCs w:val="0"/>
          <w:sz w:val="28"/>
          <w:szCs w:val="28"/>
        </w:rPr>
        <w:t>Іскер адамның имиджінің атқаратын бірнеше функцияалары болады:</w:t>
      </w:r>
    </w:p>
    <w:p w:rsidR="00C66D86" w:rsidRPr="0017582C" w:rsidRDefault="00887C9C" w:rsidP="00C576B7">
      <w:pPr>
        <w:pStyle w:val="Textbody"/>
        <w:widowControl/>
        <w:spacing w:after="300"/>
        <w:ind w:firstLine="706"/>
        <w:contextualSpacing/>
        <w:jc w:val="both"/>
        <w:rPr>
          <w:rFonts w:cs="Times New Roman"/>
          <w:sz w:val="28"/>
          <w:szCs w:val="28"/>
        </w:rPr>
      </w:pPr>
      <w:r w:rsidRPr="0017582C">
        <w:rPr>
          <w:rStyle w:val="StrongEmphasis"/>
          <w:rFonts w:cs="Times New Roman"/>
          <w:b w:val="0"/>
          <w:bCs w:val="0"/>
          <w:sz w:val="28"/>
          <w:szCs w:val="28"/>
        </w:rPr>
        <w:t>Сапалы функциясы. Жеке тұлға беделі ә</w:t>
      </w:r>
      <w:proofErr w:type="gramStart"/>
      <w:r w:rsidRPr="0017582C">
        <w:rPr>
          <w:rStyle w:val="StrongEmphasis"/>
          <w:rFonts w:cs="Times New Roman"/>
          <w:b w:val="0"/>
          <w:bCs w:val="0"/>
          <w:sz w:val="28"/>
          <w:szCs w:val="28"/>
        </w:rPr>
        <w:t>р</w:t>
      </w:r>
      <w:proofErr w:type="gramEnd"/>
      <w:r w:rsidRPr="0017582C">
        <w:rPr>
          <w:rStyle w:val="StrongEmphasis"/>
          <w:rFonts w:cs="Times New Roman"/>
          <w:b w:val="0"/>
          <w:bCs w:val="0"/>
          <w:sz w:val="28"/>
          <w:szCs w:val="28"/>
        </w:rPr>
        <w:t>қашан жоғары қабылданады. Сол себепті қатынасқа түсі</w:t>
      </w:r>
      <w:proofErr w:type="gramStart"/>
      <w:r w:rsidRPr="0017582C">
        <w:rPr>
          <w:rStyle w:val="StrongEmphasis"/>
          <w:rFonts w:cs="Times New Roman"/>
          <w:b w:val="0"/>
          <w:bCs w:val="0"/>
          <w:sz w:val="28"/>
          <w:szCs w:val="28"/>
        </w:rPr>
        <w:t>п</w:t>
      </w:r>
      <w:proofErr w:type="gramEnd"/>
      <w:r w:rsidRPr="0017582C">
        <w:rPr>
          <w:rStyle w:val="StrongEmphasis"/>
          <w:rFonts w:cs="Times New Roman"/>
          <w:b w:val="0"/>
          <w:bCs w:val="0"/>
          <w:sz w:val="28"/>
          <w:szCs w:val="28"/>
        </w:rPr>
        <w:t xml:space="preserve"> отырған серіктестер арасында комфортизация пайда болады. психотерапевтілік. Адамның қатынасқа түсе алу және байланыс орнату қабілеті өз-өзіне деген сенімдікті арттыра үседі.</w:t>
      </w:r>
    </w:p>
    <w:p w:rsidR="00C66D86" w:rsidRPr="0017582C" w:rsidRDefault="00887C9C" w:rsidP="00C576B7">
      <w:pPr>
        <w:pStyle w:val="Textbody"/>
        <w:widowControl/>
        <w:spacing w:after="300"/>
        <w:ind w:firstLine="706"/>
        <w:contextualSpacing/>
        <w:jc w:val="both"/>
        <w:rPr>
          <w:rFonts w:cs="Times New Roman"/>
          <w:sz w:val="28"/>
          <w:szCs w:val="28"/>
        </w:rPr>
      </w:pPr>
      <w:r w:rsidRPr="0017582C">
        <w:rPr>
          <w:rStyle w:val="StrongEmphasis"/>
          <w:rFonts w:cs="Times New Roman"/>
          <w:b w:val="0"/>
          <w:bCs w:val="0"/>
          <w:sz w:val="28"/>
          <w:szCs w:val="28"/>
        </w:rPr>
        <w:t>Технологиялық функциясы. Өз имиджіне сәйкес бірден әлеуметтік желілер мен оперативті қызығушылық туған адамдармен байланыс орната алу мүмкіндігі пайда болады.</w:t>
      </w:r>
    </w:p>
    <w:p w:rsidR="00C66D86" w:rsidRPr="00D32325" w:rsidRDefault="00887C9C" w:rsidP="00C576B7">
      <w:pPr>
        <w:pStyle w:val="Textbody"/>
        <w:widowControl/>
        <w:spacing w:after="300"/>
        <w:ind w:firstLine="706"/>
        <w:contextualSpacing/>
        <w:jc w:val="both"/>
        <w:rPr>
          <w:rFonts w:cs="Times New Roman"/>
          <w:sz w:val="28"/>
          <w:szCs w:val="28"/>
          <w:lang w:val="kk-KZ"/>
        </w:rPr>
      </w:pPr>
      <w:r w:rsidRPr="00C576B7">
        <w:rPr>
          <w:rStyle w:val="StrongEmphasis"/>
          <w:rFonts w:cs="Times New Roman"/>
          <w:b w:val="0"/>
          <w:bCs w:val="0"/>
          <w:sz w:val="28"/>
          <w:szCs w:val="28"/>
          <w:lang w:val="kk-KZ"/>
        </w:rPr>
        <w:t xml:space="preserve">Бұл қызмет тұлғаның тек жақсы әрі жағымды қасиеттір мен жақтарын көрсетеді. </w:t>
      </w:r>
      <w:r w:rsidRPr="00D32325">
        <w:rPr>
          <w:rStyle w:val="StrongEmphasis"/>
          <w:rFonts w:cs="Times New Roman"/>
          <w:b w:val="0"/>
          <w:bCs w:val="0"/>
          <w:sz w:val="28"/>
          <w:szCs w:val="28"/>
          <w:lang w:val="kk-KZ"/>
        </w:rPr>
        <w:t>Ұйымдастырушылық көңіл. Ол адамдарды өзіне тарту мен сенім білдіруге әкеп соғады.</w:t>
      </w:r>
    </w:p>
    <w:p w:rsidR="00C66D86" w:rsidRPr="00D32325" w:rsidRDefault="00C66D86" w:rsidP="00E61835">
      <w:pPr>
        <w:pStyle w:val="Textbody"/>
        <w:widowControl/>
        <w:spacing w:after="150"/>
        <w:contextualSpacing/>
        <w:jc w:val="both"/>
        <w:rPr>
          <w:rFonts w:cs="Times New Roman"/>
          <w:sz w:val="28"/>
          <w:szCs w:val="28"/>
          <w:lang w:val="kk-KZ"/>
        </w:rPr>
      </w:pPr>
    </w:p>
    <w:p w:rsidR="00C66D86" w:rsidRPr="0017582C" w:rsidRDefault="00887C9C" w:rsidP="00C576B7">
      <w:pPr>
        <w:pStyle w:val="Standard"/>
        <w:ind w:firstLine="708"/>
        <w:contextualSpacing/>
        <w:jc w:val="center"/>
        <w:rPr>
          <w:rFonts w:cs="Times New Roman"/>
          <w:b/>
          <w:sz w:val="28"/>
          <w:szCs w:val="28"/>
          <w:lang w:val="kk-KZ"/>
        </w:rPr>
      </w:pPr>
      <w:r w:rsidRPr="0017582C">
        <w:rPr>
          <w:rFonts w:cs="Times New Roman"/>
          <w:b/>
          <w:sz w:val="28"/>
          <w:szCs w:val="28"/>
          <w:lang w:val="kk-KZ"/>
        </w:rPr>
        <w:t>Бақылау сұрақтары:</w:t>
      </w:r>
    </w:p>
    <w:p w:rsidR="00C576B7" w:rsidRDefault="00DA3CB9" w:rsidP="00C576B7">
      <w:pPr>
        <w:pStyle w:val="Standard"/>
        <w:contextualSpacing/>
        <w:jc w:val="both"/>
        <w:rPr>
          <w:rFonts w:cs="Times New Roman"/>
          <w:sz w:val="28"/>
          <w:szCs w:val="28"/>
          <w:lang w:val="kk-KZ"/>
        </w:rPr>
      </w:pPr>
      <w:r w:rsidRPr="0017582C">
        <w:rPr>
          <w:rFonts w:cs="Times New Roman"/>
          <w:sz w:val="28"/>
          <w:szCs w:val="28"/>
          <w:lang w:val="kk-KZ"/>
        </w:rPr>
        <w:t>1.Жастардың бүгінгі күндегі экономикалық жағдайы және оны жақсарту жолындағы әрекеттер</w:t>
      </w:r>
    </w:p>
    <w:p w:rsidR="00C576B7" w:rsidRDefault="00DA3CB9" w:rsidP="00C576B7">
      <w:pPr>
        <w:pStyle w:val="Standard"/>
        <w:contextualSpacing/>
        <w:jc w:val="both"/>
        <w:rPr>
          <w:rFonts w:cs="Times New Roman"/>
          <w:sz w:val="28"/>
          <w:szCs w:val="28"/>
          <w:lang w:val="kk-KZ"/>
        </w:rPr>
      </w:pPr>
      <w:r w:rsidRPr="0017582C">
        <w:rPr>
          <w:rFonts w:cs="Times New Roman"/>
          <w:sz w:val="28"/>
          <w:szCs w:val="28"/>
          <w:lang w:val="kk-KZ"/>
        </w:rPr>
        <w:t>2..Жастардың  арасында лидердің</w:t>
      </w:r>
      <w:r w:rsidR="00C576B7">
        <w:rPr>
          <w:rFonts w:cs="Times New Roman"/>
          <w:sz w:val="28"/>
          <w:szCs w:val="28"/>
          <w:lang w:val="kk-KZ"/>
        </w:rPr>
        <w:t xml:space="preserve"> позитивті имиджен қалыптастыру</w:t>
      </w:r>
    </w:p>
    <w:p w:rsidR="00DA3CB9" w:rsidRPr="0017582C" w:rsidRDefault="00DA3CB9" w:rsidP="00C576B7">
      <w:pPr>
        <w:pStyle w:val="Standard"/>
        <w:contextualSpacing/>
        <w:jc w:val="both"/>
        <w:rPr>
          <w:rFonts w:cs="Times New Roman"/>
          <w:sz w:val="28"/>
          <w:szCs w:val="28"/>
          <w:lang w:val="kk-KZ"/>
        </w:rPr>
      </w:pPr>
      <w:r w:rsidRPr="0017582C">
        <w:rPr>
          <w:rFonts w:cs="Times New Roman"/>
          <w:sz w:val="28"/>
          <w:szCs w:val="28"/>
          <w:lang w:val="kk-KZ"/>
        </w:rPr>
        <w:t>3. Табысты жас кісінің имиджі</w:t>
      </w:r>
    </w:p>
    <w:p w:rsidR="00DA3CB9" w:rsidRPr="0017582C" w:rsidRDefault="00DA3CB9" w:rsidP="00E61835">
      <w:pPr>
        <w:pStyle w:val="Standard"/>
        <w:ind w:firstLine="708"/>
        <w:contextualSpacing/>
        <w:jc w:val="both"/>
        <w:rPr>
          <w:rFonts w:cs="Times New Roman"/>
          <w:sz w:val="28"/>
          <w:szCs w:val="28"/>
          <w:lang w:val="kk-KZ"/>
        </w:rPr>
      </w:pPr>
    </w:p>
    <w:p w:rsidR="00C66D86" w:rsidRPr="0017582C" w:rsidRDefault="000A1C74" w:rsidP="00C576B7">
      <w:pPr>
        <w:pStyle w:val="Standard"/>
        <w:ind w:firstLine="708"/>
        <w:contextualSpacing/>
        <w:jc w:val="center"/>
        <w:rPr>
          <w:rFonts w:cs="Times New Roman"/>
          <w:b/>
          <w:sz w:val="28"/>
          <w:szCs w:val="28"/>
          <w:lang w:val="kk-KZ"/>
        </w:rPr>
      </w:pPr>
      <w:r w:rsidRPr="0017582C">
        <w:rPr>
          <w:rFonts w:cs="Times New Roman"/>
          <w:b/>
          <w:sz w:val="28"/>
          <w:szCs w:val="28"/>
          <w:lang w:val="kk-KZ"/>
        </w:rPr>
        <w:t>Әдебиеттер</w:t>
      </w:r>
      <w:r w:rsidR="00887C9C" w:rsidRPr="0017582C">
        <w:rPr>
          <w:rFonts w:cs="Times New Roman"/>
          <w:b/>
          <w:sz w:val="28"/>
          <w:szCs w:val="28"/>
          <w:lang w:val="kk-KZ"/>
        </w:rPr>
        <w:t>:</w:t>
      </w:r>
    </w:p>
    <w:p w:rsidR="00C576B7" w:rsidRDefault="00C576B7" w:rsidP="00E61835">
      <w:pPr>
        <w:contextualSpacing/>
        <w:jc w:val="both"/>
        <w:rPr>
          <w:rFonts w:cs="Times New Roman"/>
          <w:sz w:val="28"/>
          <w:szCs w:val="28"/>
          <w:lang w:val="kk-KZ"/>
        </w:rPr>
      </w:pPr>
      <w:r>
        <w:rPr>
          <w:rFonts w:cs="Times New Roman"/>
          <w:sz w:val="28"/>
          <w:szCs w:val="28"/>
          <w:lang w:val="kk-KZ"/>
        </w:rPr>
        <w:t xml:space="preserve">1. </w:t>
      </w:r>
      <w:r w:rsidR="000A1C74" w:rsidRPr="0017582C">
        <w:rPr>
          <w:rFonts w:cs="Times New Roman"/>
          <w:sz w:val="28"/>
          <w:szCs w:val="28"/>
          <w:lang w:val="kk-KZ"/>
        </w:rPr>
        <w:t>«Қазақстан 2020: Болашаққа жол» ҚР мемлекеттік жастар саясатының 2020 жылға дейінгі тұжырымдамасы</w:t>
      </w:r>
    </w:p>
    <w:p w:rsidR="00C576B7" w:rsidRDefault="000A1C74" w:rsidP="00E61835">
      <w:pPr>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Назарбаевтің «Қазақстан-2050» стратегиясы</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C66D86" w:rsidRDefault="005D6BDE" w:rsidP="00E61835">
      <w:pPr>
        <w:pStyle w:val="Textbody"/>
        <w:widowControl/>
        <w:spacing w:after="150"/>
        <w:contextualSpacing/>
        <w:jc w:val="both"/>
        <w:rPr>
          <w:rFonts w:cs="Times New Roman"/>
          <w:b/>
          <w:sz w:val="28"/>
          <w:szCs w:val="28"/>
          <w:lang w:val="kk-KZ"/>
        </w:rPr>
      </w:pPr>
      <w:r w:rsidRPr="0017582C">
        <w:rPr>
          <w:rFonts w:cs="Times New Roman"/>
          <w:b/>
          <w:sz w:val="28"/>
          <w:szCs w:val="28"/>
          <w:lang w:val="kk-KZ"/>
        </w:rPr>
        <w:lastRenderedPageBreak/>
        <w:t>Дәріс 10. Мемлекеттік</w:t>
      </w:r>
      <w:r w:rsidR="006A3146" w:rsidRPr="0017582C">
        <w:rPr>
          <w:rFonts w:cs="Times New Roman"/>
          <w:b/>
          <w:sz w:val="28"/>
          <w:szCs w:val="28"/>
          <w:lang w:val="kk-KZ"/>
        </w:rPr>
        <w:t xml:space="preserve"> жастар саясатының институттары</w:t>
      </w:r>
    </w:p>
    <w:p w:rsidR="00D32325" w:rsidRDefault="00D32325" w:rsidP="00E61835">
      <w:pPr>
        <w:pStyle w:val="Textbody"/>
        <w:widowControl/>
        <w:spacing w:after="150"/>
        <w:contextualSpacing/>
        <w:jc w:val="both"/>
        <w:rPr>
          <w:rFonts w:cs="Times New Roman"/>
          <w:b/>
          <w:sz w:val="28"/>
          <w:szCs w:val="28"/>
          <w:lang w:val="kk-KZ"/>
        </w:rPr>
      </w:pPr>
    </w:p>
    <w:p w:rsidR="00D32325" w:rsidRPr="00C84493" w:rsidRDefault="00C84493" w:rsidP="00D32325">
      <w:pPr>
        <w:contextualSpacing/>
        <w:jc w:val="both"/>
        <w:rPr>
          <w:sz w:val="28"/>
          <w:szCs w:val="28"/>
          <w:lang w:val="kk-KZ"/>
        </w:rPr>
      </w:pPr>
      <w:r>
        <w:rPr>
          <w:b/>
          <w:sz w:val="28"/>
          <w:szCs w:val="28"/>
          <w:lang w:val="kk-KZ"/>
        </w:rPr>
        <w:t>Мақсаты</w:t>
      </w:r>
      <w:r w:rsidR="00D32325" w:rsidRPr="00C84493">
        <w:rPr>
          <w:b/>
          <w:sz w:val="28"/>
          <w:szCs w:val="28"/>
          <w:lang w:val="kk-KZ"/>
        </w:rPr>
        <w:t xml:space="preserve">: </w:t>
      </w:r>
      <w:r>
        <w:rPr>
          <w:sz w:val="28"/>
          <w:szCs w:val="28"/>
          <w:lang w:val="kk-KZ"/>
        </w:rPr>
        <w:t xml:space="preserve">Қоғам мен мемлекет дамуна жас ұрпақтың қосқан үлесі туралы түсініктің қалыптасуы </w:t>
      </w:r>
    </w:p>
    <w:p w:rsidR="005D6BDE" w:rsidRPr="0017582C" w:rsidRDefault="005D6BDE" w:rsidP="00E61835">
      <w:pPr>
        <w:pStyle w:val="Textbody"/>
        <w:widowControl/>
        <w:spacing w:after="150"/>
        <w:contextualSpacing/>
        <w:jc w:val="both"/>
        <w:rPr>
          <w:rFonts w:cs="Times New Roman"/>
          <w:b/>
          <w:sz w:val="28"/>
          <w:szCs w:val="28"/>
          <w:lang w:val="kk-KZ"/>
        </w:rPr>
      </w:pPr>
    </w:p>
    <w:p w:rsidR="005D6BDE" w:rsidRPr="0017582C" w:rsidRDefault="005D6BDE" w:rsidP="00C576B7">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5D6BDE" w:rsidRPr="0017582C" w:rsidRDefault="005D6BDE" w:rsidP="00C576B7">
      <w:pPr>
        <w:pStyle w:val="Textbody"/>
        <w:widowControl/>
        <w:numPr>
          <w:ilvl w:val="0"/>
          <w:numId w:val="4"/>
        </w:numPr>
        <w:spacing w:after="150"/>
        <w:ind w:left="0" w:firstLine="0"/>
        <w:contextualSpacing/>
        <w:jc w:val="both"/>
        <w:rPr>
          <w:rFonts w:cs="Times New Roman"/>
          <w:sz w:val="28"/>
          <w:szCs w:val="28"/>
          <w:lang w:val="kk-KZ"/>
        </w:rPr>
      </w:pPr>
      <w:r w:rsidRPr="0017582C">
        <w:rPr>
          <w:rFonts w:cs="Times New Roman"/>
          <w:sz w:val="28"/>
          <w:szCs w:val="28"/>
          <w:lang w:val="kk-KZ"/>
        </w:rPr>
        <w:t>Жастар саясаты органдары құрылымының тиімділігі</w:t>
      </w:r>
    </w:p>
    <w:p w:rsidR="005D6BDE" w:rsidRPr="0017582C" w:rsidRDefault="005D6BDE" w:rsidP="00C576B7">
      <w:pPr>
        <w:pStyle w:val="Textbody"/>
        <w:widowControl/>
        <w:numPr>
          <w:ilvl w:val="0"/>
          <w:numId w:val="4"/>
        </w:numPr>
        <w:spacing w:after="150"/>
        <w:ind w:left="0" w:firstLine="0"/>
        <w:contextualSpacing/>
        <w:jc w:val="both"/>
        <w:rPr>
          <w:rFonts w:cs="Times New Roman"/>
          <w:sz w:val="28"/>
          <w:szCs w:val="28"/>
          <w:lang w:val="kk-KZ"/>
        </w:rPr>
      </w:pPr>
      <w:r w:rsidRPr="0017582C">
        <w:rPr>
          <w:rFonts w:cs="Times New Roman"/>
          <w:sz w:val="28"/>
          <w:szCs w:val="28"/>
          <w:lang w:val="kk-KZ"/>
        </w:rPr>
        <w:t>Мемлекеттік басқару органдары қызметіне жастардың қатысуы</w:t>
      </w:r>
    </w:p>
    <w:p w:rsidR="006A3146" w:rsidRPr="0017582C" w:rsidRDefault="006A3146" w:rsidP="00C576B7">
      <w:pPr>
        <w:pStyle w:val="Textbody"/>
        <w:widowControl/>
        <w:numPr>
          <w:ilvl w:val="0"/>
          <w:numId w:val="4"/>
        </w:numPr>
        <w:spacing w:after="150"/>
        <w:ind w:left="0" w:firstLine="0"/>
        <w:contextualSpacing/>
        <w:jc w:val="both"/>
        <w:rPr>
          <w:rFonts w:cs="Times New Roman"/>
          <w:sz w:val="28"/>
          <w:szCs w:val="28"/>
          <w:lang w:val="kk-KZ"/>
        </w:rPr>
      </w:pPr>
      <w:r w:rsidRPr="0017582C">
        <w:rPr>
          <w:rFonts w:cs="Times New Roman"/>
          <w:sz w:val="28"/>
          <w:szCs w:val="28"/>
          <w:lang w:val="kk-KZ"/>
        </w:rPr>
        <w:t>Жастар саясатының мониторингі</w:t>
      </w:r>
    </w:p>
    <w:p w:rsidR="00C576B7" w:rsidRDefault="00C576B7" w:rsidP="00C576B7">
      <w:pPr>
        <w:pStyle w:val="Textbody"/>
        <w:widowControl/>
        <w:spacing w:after="150"/>
        <w:ind w:left="720"/>
        <w:contextualSpacing/>
        <w:jc w:val="both"/>
        <w:rPr>
          <w:rFonts w:cs="Times New Roman"/>
          <w:sz w:val="28"/>
          <w:szCs w:val="28"/>
          <w:lang w:val="kk-KZ"/>
        </w:rPr>
      </w:pPr>
    </w:p>
    <w:p w:rsidR="00DB57CE" w:rsidRPr="0017582C" w:rsidRDefault="00DB57CE" w:rsidP="00C576B7">
      <w:pPr>
        <w:pStyle w:val="Textbody"/>
        <w:widowControl/>
        <w:spacing w:after="150"/>
        <w:ind w:firstLine="851"/>
        <w:contextualSpacing/>
        <w:jc w:val="both"/>
        <w:rPr>
          <w:rFonts w:cs="Times New Roman"/>
          <w:sz w:val="28"/>
          <w:szCs w:val="28"/>
          <w:lang w:val="kk-KZ"/>
        </w:rPr>
      </w:pPr>
      <w:r w:rsidRPr="0017582C">
        <w:rPr>
          <w:rFonts w:cs="Times New Roman"/>
          <w:sz w:val="28"/>
          <w:szCs w:val="28"/>
          <w:lang w:val="kk-KZ"/>
        </w:rPr>
        <w:t>Бүгiнде елiмiз өзiнiң алдына әлеуметтiк жаңғыру, үдемелi инновациялық индустрияландыру және экономикалық ықпалдасу бойынша жаңа ауқымды мiндеттер қояды. Тәуелсiздiктiң 20 жылындағы жетiстiктердi бекiте отырып, Қазақстан XXI ғасырдың үшiншi он жылдығында әлемнiң дамыған 30 мемлекетiнiң қатарына кiруге ниет бiлдiредi.</w:t>
      </w:r>
    </w:p>
    <w:p w:rsidR="00DB57CE" w:rsidRPr="0017582C" w:rsidRDefault="00DB57CE" w:rsidP="00C576B7">
      <w:pPr>
        <w:pStyle w:val="Textbody"/>
        <w:widowControl/>
        <w:spacing w:after="150"/>
        <w:ind w:firstLine="851"/>
        <w:contextualSpacing/>
        <w:jc w:val="both"/>
        <w:rPr>
          <w:rFonts w:cs="Times New Roman"/>
          <w:sz w:val="28"/>
          <w:szCs w:val="28"/>
          <w:lang w:val="kk-KZ"/>
        </w:rPr>
      </w:pPr>
      <w:r w:rsidRPr="0017582C">
        <w:rPr>
          <w:rFonts w:cs="Times New Roman"/>
          <w:sz w:val="28"/>
          <w:szCs w:val="28"/>
          <w:lang w:val="kk-KZ"/>
        </w:rPr>
        <w:t>Бұл жағдайларда аға буынның жасампаз iстерiн жалғастыруға, ұлттық бәсекелестiкке қабiлеттiлiктiң деңгейiн одан әрi жоғарылатуға, Қазақстанның XXI ғасырда гүлденуi мен әлемдiк танылуын қамтамасыз етуге тиiс жастарға үлкен үмiт пен жауапкершiлiк жүктеледi.</w:t>
      </w:r>
    </w:p>
    <w:p w:rsidR="00DB57CE" w:rsidRPr="0017582C" w:rsidRDefault="00DB57CE" w:rsidP="00C576B7">
      <w:pPr>
        <w:pStyle w:val="Textbody"/>
        <w:widowControl/>
        <w:spacing w:after="150"/>
        <w:ind w:firstLine="851"/>
        <w:contextualSpacing/>
        <w:jc w:val="both"/>
        <w:rPr>
          <w:rFonts w:cs="Times New Roman"/>
          <w:sz w:val="28"/>
          <w:szCs w:val="28"/>
          <w:lang w:val="kk-KZ"/>
        </w:rPr>
      </w:pPr>
      <w:r w:rsidRPr="0017582C">
        <w:rPr>
          <w:rFonts w:cs="Times New Roman"/>
          <w:sz w:val="28"/>
          <w:szCs w:val="28"/>
          <w:lang w:val="kk-KZ"/>
        </w:rPr>
        <w:t>Мұндай миссия кәсiптiк бiлiмi, денi сау әрi адамгершiлiгi мол, бәсекеге қабiлеттi, патриот және әлеуметтiк тұрғыдан жауапты жастардың ғана қолынан келедi. Осыған байланысты мемлекеттiң басым мiндетi мемлекеттiк жастар саясатын уақыт талаптарына сай бейiмдеу арқылы жастарды Қазақстанның бәсекеге қабiлеттiлiгiнiң маңызды факторына айналдыру.</w:t>
      </w:r>
    </w:p>
    <w:p w:rsidR="00DB57CE" w:rsidRPr="0017582C" w:rsidRDefault="00DB57CE" w:rsidP="00C576B7">
      <w:pPr>
        <w:pStyle w:val="Textbody"/>
        <w:widowControl/>
        <w:spacing w:after="0"/>
        <w:ind w:firstLine="851"/>
        <w:contextualSpacing/>
        <w:jc w:val="both"/>
        <w:rPr>
          <w:rFonts w:cs="Times New Roman"/>
          <w:sz w:val="28"/>
          <w:szCs w:val="28"/>
          <w:lang w:val="kk-KZ"/>
        </w:rPr>
      </w:pPr>
      <w:r w:rsidRPr="0017582C">
        <w:rPr>
          <w:rStyle w:val="StrongEmphasis"/>
          <w:rFonts w:cs="Times New Roman"/>
          <w:b w:val="0"/>
          <w:sz w:val="28"/>
          <w:szCs w:val="28"/>
          <w:lang w:val="kk-KZ"/>
        </w:rPr>
        <w:t>Мемлекеттiк жастар саясаты</w:t>
      </w:r>
    </w:p>
    <w:p w:rsidR="00DB57CE" w:rsidRPr="0017582C" w:rsidRDefault="00DB57CE" w:rsidP="00C576B7">
      <w:pPr>
        <w:pStyle w:val="Textbody"/>
        <w:widowControl/>
        <w:spacing w:after="150"/>
        <w:ind w:firstLine="851"/>
        <w:contextualSpacing/>
        <w:jc w:val="both"/>
        <w:rPr>
          <w:rFonts w:cs="Times New Roman"/>
          <w:sz w:val="28"/>
          <w:szCs w:val="28"/>
          <w:lang w:val="kk-KZ"/>
        </w:rPr>
      </w:pPr>
      <w:r w:rsidRPr="0017582C">
        <w:rPr>
          <w:rFonts w:cs="Times New Roman"/>
          <w:sz w:val="28"/>
          <w:szCs w:val="28"/>
          <w:lang w:val="kk-KZ"/>
        </w:rPr>
        <w:t>Тәуелсiздiктiң алғашқы жылдарынан бастап жас ұрпақтың ойдағыдай әлеуметтенуi мемлекет назарында болды және қала бередi.</w:t>
      </w:r>
    </w:p>
    <w:p w:rsidR="00DB57CE" w:rsidRDefault="00DB57CE" w:rsidP="00C576B7">
      <w:pPr>
        <w:pStyle w:val="Textbody"/>
        <w:widowControl/>
        <w:spacing w:after="150"/>
        <w:ind w:firstLine="851"/>
        <w:contextualSpacing/>
        <w:jc w:val="both"/>
        <w:rPr>
          <w:rFonts w:cs="Times New Roman"/>
          <w:sz w:val="28"/>
          <w:szCs w:val="28"/>
        </w:rPr>
      </w:pPr>
      <w:r w:rsidRPr="0017582C">
        <w:rPr>
          <w:rFonts w:cs="Times New Roman"/>
          <w:sz w:val="28"/>
          <w:szCs w:val="28"/>
        </w:rPr>
        <w:t>1994 жылы Қазақстан Бала құқықтары туралы конвенцияны ратификациялады. Қазақстан Республикасы Президент</w:t>
      </w:r>
      <w:proofErr w:type="gramStart"/>
      <w:r w:rsidRPr="0017582C">
        <w:rPr>
          <w:rFonts w:cs="Times New Roman"/>
          <w:sz w:val="28"/>
          <w:szCs w:val="28"/>
        </w:rPr>
        <w:t>i</w:t>
      </w:r>
      <w:proofErr w:type="gramEnd"/>
      <w:r w:rsidRPr="0017582C">
        <w:rPr>
          <w:rFonts w:cs="Times New Roman"/>
          <w:sz w:val="28"/>
          <w:szCs w:val="28"/>
        </w:rPr>
        <w:t xml:space="preserve">нiң 1999 жылғы 28 тамыздағы өкiмiмен Қазақстан Республикасындағы мемлекеттiк жастар саясатының тұжырымдамасы мақұлданды. Кейiннен аталған құжатты Үкiмет қабылдаған соң 2001 жылдан бастап бiрқатар бағдарламалар, оның iшiнде «Қазақстан жастары», «Жастар саясатының 2003–2004 </w:t>
      </w:r>
      <w:proofErr w:type="gramStart"/>
      <w:r w:rsidRPr="0017582C">
        <w:rPr>
          <w:rFonts w:cs="Times New Roman"/>
          <w:sz w:val="28"/>
          <w:szCs w:val="28"/>
        </w:rPr>
        <w:t>жылдар</w:t>
      </w:r>
      <w:proofErr w:type="gramEnd"/>
      <w:r w:rsidRPr="0017582C">
        <w:rPr>
          <w:rFonts w:cs="Times New Roman"/>
          <w:sz w:val="28"/>
          <w:szCs w:val="28"/>
        </w:rPr>
        <w:t>ға арналған бағдарламасы», «Жастар саясатының 2005–2007 жылдарға арналған бағдарламасы», сондай-ақ Қазақстан Республикасының азаматтарын патриоттық тәрбиелеудiң 2006–2008 жылдарға арналған бағдарламасы iске асырылды.</w:t>
      </w:r>
    </w:p>
    <w:p w:rsidR="00EB5352" w:rsidRDefault="00EB5352" w:rsidP="00EB5352">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Жастар саясатының бағдарламаларын іске асыруға Қазақстан Республикасының Кәсіподақтар федерациясы, «Атамекен Одағы» ұлттық экономикалық палатасы, «Самұрық-Қазына» ұлттық әл-ауқат қоры» және жастар ұйымдары жұмылдырылады.</w:t>
      </w:r>
    </w:p>
    <w:p w:rsidR="00EB5352" w:rsidRDefault="00EB5352" w:rsidP="00EB5352">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 xml:space="preserve">Алдағы кезеңде орталық мемлекеттік, жергілікті атқарушы және өкілді органдардың республикалық және өңірлік жастар ұйымдарымен өзара іс-қимыл жасауының жобалық тәсіл мен әлеуметтік нәтижеге қол жеткізу қағидаттарына </w:t>
      </w:r>
      <w:r w:rsidRPr="0017582C">
        <w:rPr>
          <w:rStyle w:val="StrongEmphasis"/>
          <w:rFonts w:cs="Times New Roman"/>
          <w:b w:val="0"/>
          <w:sz w:val="28"/>
          <w:szCs w:val="28"/>
          <w:lang w:val="kk-KZ"/>
        </w:rPr>
        <w:lastRenderedPageBreak/>
        <w:t>негізделген жаңа схемасы іске асырылады. Орталық және жергілікті деңгейлерде жастардың барлық санатын қамтитын орта мерзімді болжамды негізде әлеуметтік жобаларды іске асыруға мүмкіндік беретін әлеуметтік тапсырысты орналастырудың салалық қағидаты белсенді қолданысқа ие болады. Тұжырымдаманы іске асырудың бірінші кезеңінде жастар саясатының бірінші кезекті іс-шаралары әзірленетін болады.</w:t>
      </w:r>
    </w:p>
    <w:p w:rsidR="00EB5352" w:rsidRDefault="00EB5352" w:rsidP="00EB5352">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Жастарды жұмыспен қамтуға, жұмысқа орналастыруға, қолжетімді тұрғын үйге және перспективалы бизнес-идеяларды тәжірибеде қолдануға бағытталған жобаларға қатысу және өту шарттары дәйекті түрде жетілдірілетін болады.</w:t>
      </w:r>
    </w:p>
    <w:p w:rsidR="00EB5352" w:rsidRDefault="00EB5352" w:rsidP="00EB5352">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Тұжырымдаманы іске асырудың бастапқы кезеңінде жастармен тұрғылықты жері, оқуы және жұмысы бойынша мекенжайлық өзара іс-қимыл жасауға бағытталған біртұтас инфрақұрылымды қалыптастыру бойынша жұмыс басталатын болады.</w:t>
      </w:r>
    </w:p>
    <w:p w:rsidR="00EB5352" w:rsidRDefault="00EB5352" w:rsidP="00EB5352">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Тұжырымдаманы жүзеге асыру процесінде мемлекеттік жастар саясатындағы мониторингінің, талдаудың және реттеудің жаңа құралдары әзірленетін болады Барлық мүдделі тараптардың күш-жігері жастардың қажеттілігін және жастар арасындағы хал-ахуал, беталыстарын ескеретін нысаналы ақпараттық сүйемелдеумен қамтамасыз етіледі.</w:t>
      </w:r>
    </w:p>
    <w:p w:rsidR="00EB5352" w:rsidRDefault="00EB5352" w:rsidP="00EB5352">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2) 2015 – 2020 жылдар аралығындағы кезең.</w:t>
      </w:r>
    </w:p>
    <w:p w:rsidR="00EB5352" w:rsidRDefault="00EB5352" w:rsidP="00EB5352">
      <w:pPr>
        <w:pStyle w:val="Standard"/>
        <w:widowControl/>
        <w:spacing w:after="150"/>
        <w:ind w:firstLine="360"/>
        <w:contextualSpacing/>
        <w:jc w:val="both"/>
        <w:rPr>
          <w:rStyle w:val="StrongEmphasis"/>
          <w:rFonts w:cs="Times New Roman"/>
          <w:b w:val="0"/>
          <w:sz w:val="28"/>
          <w:szCs w:val="28"/>
          <w:lang w:val="kk-KZ"/>
        </w:rPr>
      </w:pPr>
      <w:r w:rsidRPr="0017582C">
        <w:rPr>
          <w:rStyle w:val="StrongEmphasis"/>
          <w:rFonts w:cs="Times New Roman"/>
          <w:b w:val="0"/>
          <w:sz w:val="28"/>
          <w:szCs w:val="28"/>
          <w:lang w:val="kk-KZ"/>
        </w:rPr>
        <w:t>Жастардың мүдделері мен қажеттіліктерін қозғайтын барлық бюджеттік бағдарламаларды іске асыруды бағалаудың нысаналы индикаторларын енгізу маңызды шарт болады. Жастар саясаты саласында мемлекеттік органдар іске асырып жатқан іс-шараларға талдау жүргізіліп, оның қорытындысы бойынша мемлекеттік жастар саясаты саласындағы міндеттерді іске асыру үшін нысаналы трансферттер бөлу мүмкіндігін қарастыру болжануда.</w:t>
      </w:r>
    </w:p>
    <w:p w:rsidR="00EB5352" w:rsidRPr="0017582C" w:rsidRDefault="00EB5352" w:rsidP="00EB5352">
      <w:pPr>
        <w:pStyle w:val="Textbody"/>
        <w:widowControl/>
        <w:spacing w:after="150"/>
        <w:ind w:firstLine="851"/>
        <w:contextualSpacing/>
        <w:jc w:val="both"/>
        <w:rPr>
          <w:rFonts w:cs="Times New Roman"/>
          <w:sz w:val="28"/>
          <w:szCs w:val="28"/>
        </w:rPr>
      </w:pPr>
      <w:r w:rsidRPr="0017582C">
        <w:rPr>
          <w:rStyle w:val="StrongEmphasis"/>
          <w:rFonts w:cs="Times New Roman"/>
          <w:b w:val="0"/>
          <w:sz w:val="28"/>
          <w:szCs w:val="28"/>
          <w:lang w:val="kk-KZ"/>
        </w:rPr>
        <w:t>Жастардың бастамаларын қолдау және оларға мемлекеттік және ақпараттық қызметтердің барлық спектрін көрсету орталықтарын құру туралы мәселе қарастырылатын болады. Ұлттық еріктілер желісі жаппай дамуда. Тұжырымдаманы ойдағыдай іске асырудың түйінді шарты білім беру жүйесінде жастармен өзара іс-қимыл жасау әдістерін қайта қарау болып табылады. Барлық жоғары оқу орындарында жас отбасыларға ақыл-кеңес қызметін ұйымдастыру, отбасы құндылықтарын насихаттау жөніндегі бағдарламаларды, спорт инфрақұрылымын, соның ішінде мемлекеттік-жеке меншік әріптестік шеңберінде нысаналы бағдарламаларды іске асыру мүмкіндігі пысықталады. Барлық оқу орындарының спорт залдарын жаңарту, жалпы дене шынықтыруды және спортты өткізу стандарттарын қайта қарау мәселелерін зерделеу болжануда. Студенттік спорттың ұлттық лигалары жаппай құрылатын болады</w:t>
      </w:r>
      <w:r>
        <w:rPr>
          <w:rStyle w:val="StrongEmphasis"/>
          <w:rFonts w:cs="Times New Roman"/>
          <w:b w:val="0"/>
          <w:sz w:val="28"/>
          <w:szCs w:val="28"/>
          <w:lang w:val="kk-KZ"/>
        </w:rPr>
        <w:t>.</w:t>
      </w:r>
    </w:p>
    <w:p w:rsidR="00DB57CE" w:rsidRPr="0017582C" w:rsidRDefault="00DB57CE" w:rsidP="00C576B7">
      <w:pPr>
        <w:pStyle w:val="Textbody"/>
        <w:widowControl/>
        <w:spacing w:after="150"/>
        <w:ind w:firstLine="851"/>
        <w:contextualSpacing/>
        <w:jc w:val="both"/>
        <w:rPr>
          <w:rFonts w:cs="Times New Roman"/>
          <w:sz w:val="28"/>
          <w:szCs w:val="28"/>
        </w:rPr>
      </w:pPr>
      <w:r w:rsidRPr="0017582C">
        <w:rPr>
          <w:rFonts w:cs="Times New Roman"/>
          <w:sz w:val="28"/>
          <w:szCs w:val="28"/>
        </w:rPr>
        <w:t xml:space="preserve">Аталған бағдарламалардың бәрi жастардың бiлiм, еңбек және жұмыспен қамту, денсаулық сақтау саласындағы әлеуметтiк құқықтарын қамтамасыз етуге, шығармашылық әлеуетiн дамытуға, жастарды ауқымды әлеуметтендiру және патриотизм құндылықтарын қалыптастыру үшiн жағдай </w:t>
      </w:r>
      <w:proofErr w:type="gramStart"/>
      <w:r w:rsidRPr="0017582C">
        <w:rPr>
          <w:rFonts w:cs="Times New Roman"/>
          <w:sz w:val="28"/>
          <w:szCs w:val="28"/>
        </w:rPr>
        <w:t>жасау</w:t>
      </w:r>
      <w:proofErr w:type="gramEnd"/>
      <w:r w:rsidRPr="0017582C">
        <w:rPr>
          <w:rFonts w:cs="Times New Roman"/>
          <w:sz w:val="28"/>
          <w:szCs w:val="28"/>
        </w:rPr>
        <w:t>ға бағытталған.</w:t>
      </w:r>
    </w:p>
    <w:p w:rsidR="00DB57CE" w:rsidRPr="0017582C" w:rsidRDefault="00DB57CE" w:rsidP="00C576B7">
      <w:pPr>
        <w:pStyle w:val="Textbody"/>
        <w:widowControl/>
        <w:spacing w:after="150"/>
        <w:ind w:firstLine="851"/>
        <w:contextualSpacing/>
        <w:jc w:val="both"/>
        <w:rPr>
          <w:rFonts w:cs="Times New Roman"/>
          <w:sz w:val="28"/>
          <w:szCs w:val="28"/>
        </w:rPr>
      </w:pPr>
      <w:r w:rsidRPr="0017582C">
        <w:rPr>
          <w:rFonts w:cs="Times New Roman"/>
          <w:sz w:val="28"/>
          <w:szCs w:val="28"/>
        </w:rPr>
        <w:t>«Қазақстан Республикасындағы мемлекеттiк жастар саясаты туралы» 2004 жылғы 7 шiлдедегi Қазақстан Республикасы</w:t>
      </w:r>
      <w:proofErr w:type="gramStart"/>
      <w:r w:rsidRPr="0017582C">
        <w:rPr>
          <w:rFonts w:cs="Times New Roman"/>
          <w:sz w:val="28"/>
          <w:szCs w:val="28"/>
        </w:rPr>
        <w:t xml:space="preserve"> З</w:t>
      </w:r>
      <w:proofErr w:type="gramEnd"/>
      <w:r w:rsidRPr="0017582C">
        <w:rPr>
          <w:rFonts w:cs="Times New Roman"/>
          <w:sz w:val="28"/>
          <w:szCs w:val="28"/>
        </w:rPr>
        <w:t xml:space="preserve">аңының қабылдануы жастар саясатын одан әрi iске асырудың институционалдық негiзiне айналды. 2010 </w:t>
      </w:r>
      <w:r w:rsidRPr="0017582C">
        <w:rPr>
          <w:rFonts w:cs="Times New Roman"/>
          <w:sz w:val="28"/>
          <w:szCs w:val="28"/>
        </w:rPr>
        <w:lastRenderedPageBreak/>
        <w:t>жылдан бастап жастар саясаты Бiлiм берудi дамытудың 2011–2020 жылдарға арналған мемлекеттiк бағдарламасының шеңберiнде iске асырылуда.</w:t>
      </w:r>
    </w:p>
    <w:p w:rsidR="00DB57CE" w:rsidRPr="0017582C" w:rsidRDefault="00DB57CE" w:rsidP="00C576B7">
      <w:pPr>
        <w:pStyle w:val="Textbody"/>
        <w:widowControl/>
        <w:spacing w:after="150"/>
        <w:ind w:firstLine="851"/>
        <w:contextualSpacing/>
        <w:jc w:val="both"/>
        <w:rPr>
          <w:rFonts w:cs="Times New Roman"/>
          <w:sz w:val="28"/>
          <w:szCs w:val="28"/>
        </w:rPr>
      </w:pPr>
      <w:r w:rsidRPr="0017582C">
        <w:rPr>
          <w:rFonts w:cs="Times New Roman"/>
          <w:sz w:val="28"/>
          <w:szCs w:val="28"/>
        </w:rPr>
        <w:t>2008 жылы «Нұр-Отан» халықты</w:t>
      </w:r>
      <w:proofErr w:type="gramStart"/>
      <w:r w:rsidRPr="0017582C">
        <w:rPr>
          <w:rFonts w:cs="Times New Roman"/>
          <w:sz w:val="28"/>
          <w:szCs w:val="28"/>
        </w:rPr>
        <w:t>қ-</w:t>
      </w:r>
      <w:proofErr w:type="gramEnd"/>
      <w:r w:rsidRPr="0017582C">
        <w:rPr>
          <w:rFonts w:cs="Times New Roman"/>
          <w:sz w:val="28"/>
          <w:szCs w:val="28"/>
        </w:rPr>
        <w:t>демократиялық партиясының (бұдан әрi — «Нұр-Отан» ХДП) «Жас Отан» Жастар қанаты I съезiнiң қорытындысы бойынша Қазақстан Республикасы Президентiнiң жанынан Жастар саясаты жөнiндегi кеңес құрылды.</w:t>
      </w:r>
    </w:p>
    <w:p w:rsidR="00DB57CE" w:rsidRPr="0017582C" w:rsidRDefault="00DB57CE" w:rsidP="00C576B7">
      <w:pPr>
        <w:pStyle w:val="Textbody"/>
        <w:widowControl/>
        <w:spacing w:after="150"/>
        <w:ind w:firstLine="851"/>
        <w:contextualSpacing/>
        <w:jc w:val="both"/>
        <w:rPr>
          <w:rFonts w:cs="Times New Roman"/>
          <w:sz w:val="28"/>
          <w:szCs w:val="28"/>
        </w:rPr>
      </w:pPr>
      <w:r w:rsidRPr="0017582C">
        <w:rPr>
          <w:rFonts w:cs="Times New Roman"/>
          <w:sz w:val="28"/>
          <w:szCs w:val="28"/>
        </w:rPr>
        <w:t>Мемлекетт</w:t>
      </w:r>
      <w:proofErr w:type="gramStart"/>
      <w:r w:rsidRPr="0017582C">
        <w:rPr>
          <w:rFonts w:cs="Times New Roman"/>
          <w:sz w:val="28"/>
          <w:szCs w:val="28"/>
        </w:rPr>
        <w:t>i</w:t>
      </w:r>
      <w:proofErr w:type="gramEnd"/>
      <w:r w:rsidRPr="0017582C">
        <w:rPr>
          <w:rFonts w:cs="Times New Roman"/>
          <w:sz w:val="28"/>
          <w:szCs w:val="28"/>
        </w:rPr>
        <w:t>к әлеуметтiк тапсырыс шеңберiнде жастар ұйымдарының бастамаларын қолдау мемлекеттiк жастар саясатының басым бағыттарының бiрi болып табылды, өткен 7 жылда оның көлемi 10 еседен астам өстi.</w:t>
      </w:r>
    </w:p>
    <w:p w:rsidR="00DB57CE" w:rsidRPr="0017582C" w:rsidRDefault="00DB57CE" w:rsidP="00C576B7">
      <w:pPr>
        <w:pStyle w:val="Textbody"/>
        <w:widowControl/>
        <w:spacing w:after="150"/>
        <w:ind w:firstLine="851"/>
        <w:contextualSpacing/>
        <w:jc w:val="both"/>
        <w:rPr>
          <w:rFonts w:cs="Times New Roman"/>
          <w:sz w:val="28"/>
          <w:szCs w:val="28"/>
        </w:rPr>
      </w:pPr>
      <w:r w:rsidRPr="0017582C">
        <w:rPr>
          <w:rFonts w:cs="Times New Roman"/>
          <w:sz w:val="28"/>
          <w:szCs w:val="28"/>
        </w:rPr>
        <w:t>Бiлiм және ғылым министрлiгiнiң құрылымынан Жастар iсi комитетi мен Астана, Алматы қалаларының және облыстардың жастар саясаты мәселелерi бойынша басқармаларының құрылуы мемлекет пен жастардың өзара i</w:t>
      </w:r>
      <w:proofErr w:type="gramStart"/>
      <w:r w:rsidRPr="0017582C">
        <w:rPr>
          <w:rFonts w:cs="Times New Roman"/>
          <w:sz w:val="28"/>
          <w:szCs w:val="28"/>
        </w:rPr>
        <w:t>с-</w:t>
      </w:r>
      <w:proofErr w:type="gramEnd"/>
      <w:r w:rsidRPr="0017582C">
        <w:rPr>
          <w:rFonts w:cs="Times New Roman"/>
          <w:sz w:val="28"/>
          <w:szCs w:val="28"/>
        </w:rPr>
        <w:t>қимыл жасау процестерiн жетiлдiрудiң келесi кезеңiне айналды.</w:t>
      </w:r>
    </w:p>
    <w:p w:rsidR="00C576B7" w:rsidRDefault="00DB57CE" w:rsidP="00C576B7">
      <w:pPr>
        <w:pStyle w:val="Textbody"/>
        <w:widowControl/>
        <w:spacing w:after="150"/>
        <w:ind w:firstLine="851"/>
        <w:contextualSpacing/>
        <w:jc w:val="both"/>
        <w:rPr>
          <w:rFonts w:cs="Times New Roman"/>
          <w:sz w:val="28"/>
          <w:szCs w:val="28"/>
          <w:lang w:val="kk-KZ"/>
        </w:rPr>
      </w:pPr>
      <w:r w:rsidRPr="0017582C">
        <w:rPr>
          <w:rFonts w:cs="Times New Roman"/>
          <w:sz w:val="28"/>
          <w:szCs w:val="28"/>
        </w:rPr>
        <w:t>Жалпы алғанда, қазiргi уақытта әлеуметтiк-экономикалық жағдайларды жақсартуға, болашақ ұрпақтың қалыптасуы мен жан-жақты дамуына тек арнайы жастар бағдарламалары ғана емес, бүгiнде елiмiзде iске асырылып жатқан бiлiм берудi, денсаулық сақтауды, тiлдердi дамытудың, үдемелi индустриялы</w:t>
      </w:r>
      <w:proofErr w:type="gramStart"/>
      <w:r w:rsidRPr="0017582C">
        <w:rPr>
          <w:rFonts w:cs="Times New Roman"/>
          <w:sz w:val="28"/>
          <w:szCs w:val="28"/>
        </w:rPr>
        <w:t>қ-</w:t>
      </w:r>
      <w:proofErr w:type="gramEnd"/>
      <w:r w:rsidRPr="0017582C">
        <w:rPr>
          <w:rFonts w:cs="Times New Roman"/>
          <w:sz w:val="28"/>
          <w:szCs w:val="28"/>
        </w:rPr>
        <w:t xml:space="preserve">инновациялық дамудың ауқымды мемлекеттiк бағдарламалары </w:t>
      </w:r>
      <w:r w:rsidRPr="0017582C">
        <w:rPr>
          <w:rFonts w:cs="Times New Roman"/>
          <w:sz w:val="28"/>
          <w:szCs w:val="28"/>
          <w:lang w:val="kk-KZ"/>
        </w:rPr>
        <w:t>бағытталған</w:t>
      </w:r>
      <w:r w:rsidRPr="0017582C">
        <w:rPr>
          <w:rFonts w:cs="Times New Roman"/>
          <w:sz w:val="28"/>
          <w:szCs w:val="28"/>
        </w:rPr>
        <w:t>.</w:t>
      </w:r>
    </w:p>
    <w:p w:rsidR="00DB57CE" w:rsidRPr="00C576B7" w:rsidRDefault="00DB57CE" w:rsidP="00C576B7">
      <w:pPr>
        <w:pStyle w:val="Textbody"/>
        <w:widowControl/>
        <w:spacing w:after="150"/>
        <w:ind w:firstLine="851"/>
        <w:contextualSpacing/>
        <w:jc w:val="both"/>
        <w:rPr>
          <w:rFonts w:cs="Times New Roman"/>
          <w:sz w:val="28"/>
          <w:szCs w:val="28"/>
          <w:lang w:val="kk-KZ"/>
        </w:rPr>
      </w:pPr>
      <w:r w:rsidRPr="0017582C">
        <w:rPr>
          <w:rFonts w:cs="Times New Roman"/>
          <w:sz w:val="28"/>
          <w:szCs w:val="28"/>
          <w:lang w:val="kk-KZ"/>
        </w:rPr>
        <w:t>Қазақстандықтар – жасампаз және жас ұлт: республиканың әрбір екінші тұрғыны 30 жасқа толмаған жастар.</w:t>
      </w:r>
    </w:p>
    <w:p w:rsidR="00C576B7" w:rsidRDefault="00DB57CE" w:rsidP="00C576B7">
      <w:pPr>
        <w:pStyle w:val="Textbody"/>
        <w:widowControl/>
        <w:shd w:val="clear" w:color="auto" w:fill="FFFFFF"/>
        <w:spacing w:after="225"/>
        <w:ind w:firstLine="851"/>
        <w:contextualSpacing/>
        <w:jc w:val="both"/>
        <w:rPr>
          <w:rFonts w:cs="Times New Roman"/>
          <w:sz w:val="28"/>
          <w:szCs w:val="28"/>
          <w:lang w:val="kk-KZ"/>
        </w:rPr>
      </w:pPr>
      <w:r w:rsidRPr="0017582C">
        <w:rPr>
          <w:rFonts w:cs="Times New Roman"/>
          <w:sz w:val="28"/>
          <w:szCs w:val="28"/>
          <w:lang w:val="kk-KZ"/>
        </w:rPr>
        <w:t>Қазақстанда жастар жалпы халықтың 30 пайызын құрайды. Жастар саясаты туралы заң бойынша жастар- 14-29 жас аралығын қамтиды. Жастар саясатына берілген анықтама -мемлекет жүзеге асыратын және жастарды қолдауға бағытталған әлеуметтiк-экономикалық, саяси, ұйымдастырушылық және құқықтық шаралар жүйесi қызметінің аясы.</w:t>
      </w:r>
    </w:p>
    <w:p w:rsidR="00C576B7" w:rsidRDefault="00DB57CE" w:rsidP="00C576B7">
      <w:pPr>
        <w:pStyle w:val="Textbody"/>
        <w:widowControl/>
        <w:shd w:val="clear" w:color="auto" w:fill="FFFFFF"/>
        <w:spacing w:after="225"/>
        <w:ind w:firstLine="851"/>
        <w:contextualSpacing/>
        <w:jc w:val="both"/>
        <w:rPr>
          <w:rFonts w:cs="Times New Roman"/>
          <w:sz w:val="28"/>
          <w:szCs w:val="28"/>
          <w:lang w:val="kk-KZ"/>
        </w:rPr>
      </w:pPr>
      <w:r w:rsidRPr="0017582C">
        <w:rPr>
          <w:rFonts w:cs="Times New Roman"/>
          <w:sz w:val="28"/>
          <w:szCs w:val="28"/>
          <w:lang w:val="kk-KZ"/>
        </w:rPr>
        <w:t>Бүгінгі күні жастар мәселесіне көп көңіл бөлу қажеттігі жалпы мемлекет басымдылықтарының бірі ретінде қарастырылып отыр. Жастар - жас қуаттың, еңбек көзінің, идеялар мен тың ұстанымдардың бастамашысы, қоғамдағы қозғаушы күш және халықтың ең белсенді тобы. Сондықтан да жастар мәселесі – елдің болашағы</w:t>
      </w:r>
      <w:r w:rsidRPr="0017582C">
        <w:rPr>
          <w:rFonts w:cs="Times New Roman"/>
          <w:b/>
          <w:bCs/>
          <w:sz w:val="28"/>
          <w:szCs w:val="28"/>
          <w:lang w:val="kk-KZ"/>
        </w:rPr>
        <w:t xml:space="preserve"> </w:t>
      </w:r>
      <w:r w:rsidRPr="0017582C">
        <w:rPr>
          <w:rFonts w:cs="Times New Roman"/>
          <w:sz w:val="28"/>
          <w:szCs w:val="28"/>
          <w:lang w:val="kk-KZ"/>
        </w:rPr>
        <w:t xml:space="preserve">туралы мәселе </w:t>
      </w:r>
      <w:r w:rsidRPr="0017582C">
        <w:rPr>
          <w:rFonts w:cs="Times New Roman"/>
          <w:b/>
          <w:bCs/>
          <w:sz w:val="28"/>
          <w:szCs w:val="28"/>
          <w:lang w:val="kk-KZ"/>
        </w:rPr>
        <w:t xml:space="preserve">. </w:t>
      </w:r>
      <w:r w:rsidRPr="0017582C">
        <w:rPr>
          <w:rFonts w:cs="Times New Roman"/>
          <w:sz w:val="28"/>
          <w:szCs w:val="28"/>
          <w:lang w:val="kk-KZ"/>
        </w:rPr>
        <w:t>Кез-келген ел өзінің келешегін өскелең ұрпағымен байланыстырады. Әр ұрпақтың «Жастар-болашаққа апаратын алтын көпір»,- дейді дана халқымыз. Әрбір өскелең ұрпақ жеке қабілетіне және кәсіби біліміне сай қоғамымызда өз орнын табуы қажет.пешенесіне жазылған заман ағымы, кезең тынысы болады.  Жастар еліміздің әлеуметтік, эканомикалық және қоғамдық өмірдің барлық салаларына қатыстылығы жағынан алғанда, болашағы зор қоғамның маңызды бөлшегі. Қазіргі таңда жаңа көзқараспен қарайтын жалынды жастардың еліміздің жаңару үдерістеріне белсене қатысып келеді. Еліміздің бүгінгі  жастары  жаңа жағдайда заманауи мемлекеттің жасап жатқан сындарлы саясатының арқасында алысқа қол сермеп, әлемдік деңгейдегі ұстанымды игеріп, келешектің кілтін өз қолдарына алуда.</w:t>
      </w:r>
    </w:p>
    <w:p w:rsidR="00C576B7" w:rsidRDefault="00DB57CE" w:rsidP="00C576B7">
      <w:pPr>
        <w:pStyle w:val="Textbody"/>
        <w:widowControl/>
        <w:shd w:val="clear" w:color="auto" w:fill="FFFFFF"/>
        <w:spacing w:after="225"/>
        <w:ind w:firstLine="851"/>
        <w:contextualSpacing/>
        <w:jc w:val="both"/>
        <w:rPr>
          <w:rFonts w:cs="Times New Roman"/>
          <w:sz w:val="28"/>
          <w:szCs w:val="28"/>
          <w:lang w:val="kk-KZ"/>
        </w:rPr>
      </w:pPr>
      <w:r w:rsidRPr="0017582C">
        <w:rPr>
          <w:rFonts w:cs="Times New Roman"/>
          <w:sz w:val="28"/>
          <w:szCs w:val="28"/>
          <w:lang w:val="kk-KZ"/>
        </w:rPr>
        <w:t>Мемлекеттік жастар саясаты Конституцияда және Қазақстан Республикасының аумағында қолданылатын өзге де нормативтік құқықтық актілерде бекітілген жас адамның, саяси, әлеуметтік-экономикалық, жеке құқықтары мен бостандықта</w:t>
      </w:r>
      <w:r w:rsidR="00C576B7">
        <w:rPr>
          <w:rFonts w:cs="Times New Roman"/>
          <w:sz w:val="28"/>
          <w:szCs w:val="28"/>
          <w:lang w:val="kk-KZ"/>
        </w:rPr>
        <w:t>рын толық тануға негізделеді.</w:t>
      </w:r>
    </w:p>
    <w:p w:rsidR="00C576B7" w:rsidRDefault="00DB57CE" w:rsidP="00C576B7">
      <w:pPr>
        <w:pStyle w:val="Textbody"/>
        <w:widowControl/>
        <w:shd w:val="clear" w:color="auto" w:fill="FFFFFF"/>
        <w:spacing w:after="225"/>
        <w:ind w:firstLine="851"/>
        <w:contextualSpacing/>
        <w:jc w:val="both"/>
        <w:rPr>
          <w:rFonts w:cs="Times New Roman"/>
          <w:sz w:val="28"/>
          <w:szCs w:val="28"/>
          <w:lang w:val="kk-KZ"/>
        </w:rPr>
      </w:pPr>
      <w:r w:rsidRPr="0017582C">
        <w:rPr>
          <w:rFonts w:cs="Times New Roman"/>
          <w:sz w:val="28"/>
          <w:szCs w:val="28"/>
          <w:lang w:val="kk-KZ"/>
        </w:rPr>
        <w:lastRenderedPageBreak/>
        <w:t>Заңда белгіленген тәртіптен тыс жас азаматтың қайсыбір бостандықтары мен құқықтарына шектеулер енгізуге, өзге жастағы азаматтар міндеттерімен салыстырғанда қосымша мін</w:t>
      </w:r>
      <w:r w:rsidR="00C576B7">
        <w:rPr>
          <w:rFonts w:cs="Times New Roman"/>
          <w:sz w:val="28"/>
          <w:szCs w:val="28"/>
          <w:lang w:val="kk-KZ"/>
        </w:rPr>
        <w:t>деттер жүктеуге жол берілмейді.</w:t>
      </w:r>
    </w:p>
    <w:p w:rsidR="00C576B7" w:rsidRDefault="00DB57CE" w:rsidP="00C576B7">
      <w:pPr>
        <w:pStyle w:val="Textbody"/>
        <w:widowControl/>
        <w:shd w:val="clear" w:color="auto" w:fill="FFFFFF"/>
        <w:spacing w:after="225"/>
        <w:ind w:firstLine="851"/>
        <w:contextualSpacing/>
        <w:jc w:val="both"/>
        <w:rPr>
          <w:rFonts w:cs="Times New Roman"/>
          <w:sz w:val="28"/>
          <w:szCs w:val="28"/>
          <w:lang w:val="kk-KZ"/>
        </w:rPr>
      </w:pPr>
      <w:r w:rsidRPr="0017582C">
        <w:rPr>
          <w:rFonts w:cs="Times New Roman"/>
          <w:sz w:val="28"/>
          <w:szCs w:val="28"/>
          <w:lang w:val="kk-KZ"/>
        </w:rPr>
        <w:t>8 жасқа (кәмелеттік жасқа) толмаған тұлғалар мемлекеттің айырықша қамқорлығында болуға тиіс. Бұл ретте мемлекет кәмелетке толмағандардың жастығына орай өз әрекеттеріне толыққанды баға бере алмайтындығын, мұның өзі олардың қосымша құқықтар мен заңдық жауапкершіліктер алу мүмкіндіктерін шек</w:t>
      </w:r>
      <w:r w:rsidR="00C576B7">
        <w:rPr>
          <w:rFonts w:cs="Times New Roman"/>
          <w:sz w:val="28"/>
          <w:szCs w:val="28"/>
          <w:lang w:val="kk-KZ"/>
        </w:rPr>
        <w:t>тейтіндігін басшылыққа алады.</w:t>
      </w:r>
    </w:p>
    <w:p w:rsidR="006A3146" w:rsidRPr="0017582C" w:rsidRDefault="00DB57CE" w:rsidP="00C576B7">
      <w:pPr>
        <w:pStyle w:val="Textbody"/>
        <w:widowControl/>
        <w:shd w:val="clear" w:color="auto" w:fill="FFFFFF"/>
        <w:spacing w:after="225"/>
        <w:ind w:firstLine="851"/>
        <w:contextualSpacing/>
        <w:jc w:val="both"/>
        <w:rPr>
          <w:rFonts w:cs="Times New Roman"/>
          <w:sz w:val="28"/>
          <w:szCs w:val="28"/>
          <w:lang w:val="kk-KZ"/>
        </w:rPr>
      </w:pPr>
      <w:r w:rsidRPr="0017582C">
        <w:rPr>
          <w:rFonts w:cs="Times New Roman"/>
          <w:sz w:val="28"/>
          <w:szCs w:val="28"/>
          <w:lang w:val="kk-KZ"/>
        </w:rPr>
        <w:t>Кәмелетке толмағандардың құқықтары мен мүдделерін барынша тиімді қорғау мақсатында дамыған елдерде қолданылып жүрген ювеналдық Әділет жүйесін (мамандандырылған соттар, жасөспірімдерге арналған жазасын өтеу орындары т.б.) қалыптастыру қажет. Атқарушы билік жүйесінің барлық деңгейіндегі тиісті құрылымдар кәмелетке толмағандар арасындағы қылмыстың, бетімен кетушілік пен өзге де тәртіп бұзушылықтың алдын алу, жетім балалардың, ата-ана қамқорлығынсыз қалған балалар мен жартыкеш және сәтсіз отбасылардан шыққан балалардың құқықтары мен мүдделерін қорғау ауқымындағы кешенді шараларды үздіксіз жүзеге асырып отыруы тиіс. Ювеналдық Әділеттің қалыптасуы, жастарға арналған әлеуметтік қызмет мекемелерінің дамуы қоғам тұрақтылығын нығайтумен қатар, жастар ортасындағы түрлі шиеленісті төмендетіп, қоғамның жастар арасындағы құбылыстарға айтарлықтай белсенді ықпал етуіне мүмкіндік береді.</w:t>
      </w:r>
    </w:p>
    <w:p w:rsidR="002577BC" w:rsidRPr="0017582C" w:rsidRDefault="002577BC" w:rsidP="00C576B7">
      <w:pPr>
        <w:pStyle w:val="Standard"/>
        <w:ind w:firstLine="708"/>
        <w:contextualSpacing/>
        <w:jc w:val="center"/>
        <w:rPr>
          <w:rFonts w:cs="Times New Roman"/>
          <w:b/>
          <w:sz w:val="28"/>
          <w:szCs w:val="28"/>
          <w:lang w:val="kk-KZ"/>
        </w:rPr>
      </w:pPr>
      <w:r w:rsidRPr="0017582C">
        <w:rPr>
          <w:rFonts w:cs="Times New Roman"/>
          <w:b/>
          <w:sz w:val="28"/>
          <w:szCs w:val="28"/>
          <w:lang w:val="kk-KZ"/>
        </w:rPr>
        <w:t>Бақылау сұрақтары:</w:t>
      </w:r>
    </w:p>
    <w:p w:rsidR="00911922" w:rsidRPr="0017582C" w:rsidRDefault="00911922" w:rsidP="00C576B7">
      <w:pPr>
        <w:pStyle w:val="Textbody"/>
        <w:widowControl/>
        <w:numPr>
          <w:ilvl w:val="0"/>
          <w:numId w:val="10"/>
        </w:numPr>
        <w:spacing w:after="150"/>
        <w:contextualSpacing/>
        <w:jc w:val="both"/>
        <w:rPr>
          <w:rFonts w:cs="Times New Roman"/>
          <w:sz w:val="28"/>
          <w:szCs w:val="28"/>
          <w:lang w:val="kk-KZ"/>
        </w:rPr>
      </w:pPr>
      <w:r w:rsidRPr="0017582C">
        <w:rPr>
          <w:rFonts w:cs="Times New Roman"/>
          <w:sz w:val="28"/>
          <w:szCs w:val="28"/>
          <w:lang w:val="kk-KZ"/>
        </w:rPr>
        <w:t>Жастар саясаты органдары құрылымының тиімділігі</w:t>
      </w:r>
    </w:p>
    <w:p w:rsidR="00911922" w:rsidRPr="0017582C" w:rsidRDefault="00911922" w:rsidP="00C576B7">
      <w:pPr>
        <w:pStyle w:val="Textbody"/>
        <w:widowControl/>
        <w:numPr>
          <w:ilvl w:val="0"/>
          <w:numId w:val="10"/>
        </w:numPr>
        <w:spacing w:after="150"/>
        <w:contextualSpacing/>
        <w:jc w:val="both"/>
        <w:rPr>
          <w:rFonts w:cs="Times New Roman"/>
          <w:sz w:val="28"/>
          <w:szCs w:val="28"/>
          <w:lang w:val="kk-KZ"/>
        </w:rPr>
      </w:pPr>
      <w:r w:rsidRPr="0017582C">
        <w:rPr>
          <w:rFonts w:cs="Times New Roman"/>
          <w:sz w:val="28"/>
          <w:szCs w:val="28"/>
          <w:lang w:val="kk-KZ"/>
        </w:rPr>
        <w:t>Мемлекеттік басқару органдары қызметіне жастардың қатысуы</w:t>
      </w:r>
    </w:p>
    <w:p w:rsidR="00911922" w:rsidRPr="0017582C" w:rsidRDefault="00911922" w:rsidP="00C576B7">
      <w:pPr>
        <w:pStyle w:val="Textbody"/>
        <w:widowControl/>
        <w:numPr>
          <w:ilvl w:val="0"/>
          <w:numId w:val="10"/>
        </w:numPr>
        <w:spacing w:after="150"/>
        <w:contextualSpacing/>
        <w:jc w:val="both"/>
        <w:rPr>
          <w:rFonts w:cs="Times New Roman"/>
          <w:sz w:val="28"/>
          <w:szCs w:val="28"/>
          <w:lang w:val="kk-KZ"/>
        </w:rPr>
      </w:pPr>
      <w:r w:rsidRPr="0017582C">
        <w:rPr>
          <w:rFonts w:cs="Times New Roman"/>
          <w:sz w:val="28"/>
          <w:szCs w:val="28"/>
          <w:lang w:val="kk-KZ"/>
        </w:rPr>
        <w:t>Жастар саясатының мониторингі</w:t>
      </w:r>
    </w:p>
    <w:p w:rsidR="00911922" w:rsidRPr="0017582C" w:rsidRDefault="00911922" w:rsidP="00E61835">
      <w:pPr>
        <w:pStyle w:val="Standard"/>
        <w:ind w:firstLine="708"/>
        <w:contextualSpacing/>
        <w:jc w:val="both"/>
        <w:rPr>
          <w:rFonts w:cs="Times New Roman"/>
          <w:sz w:val="28"/>
          <w:szCs w:val="28"/>
          <w:lang w:val="kk-KZ"/>
        </w:rPr>
      </w:pPr>
    </w:p>
    <w:p w:rsidR="002577BC" w:rsidRPr="0017582C" w:rsidRDefault="000A1C74" w:rsidP="00C576B7">
      <w:pPr>
        <w:pStyle w:val="Standard"/>
        <w:ind w:firstLine="708"/>
        <w:contextualSpacing/>
        <w:jc w:val="center"/>
        <w:rPr>
          <w:rFonts w:cs="Times New Roman"/>
          <w:b/>
          <w:sz w:val="28"/>
          <w:szCs w:val="28"/>
          <w:lang w:val="kk-KZ"/>
        </w:rPr>
      </w:pPr>
      <w:r w:rsidRPr="0017582C">
        <w:rPr>
          <w:rFonts w:cs="Times New Roman"/>
          <w:b/>
          <w:sz w:val="28"/>
          <w:szCs w:val="28"/>
          <w:lang w:val="kk-KZ"/>
        </w:rPr>
        <w:t>Ә</w:t>
      </w:r>
      <w:r w:rsidR="002577BC" w:rsidRPr="0017582C">
        <w:rPr>
          <w:rFonts w:cs="Times New Roman"/>
          <w:b/>
          <w:sz w:val="28"/>
          <w:szCs w:val="28"/>
          <w:lang w:val="kk-KZ"/>
        </w:rPr>
        <w:t>дебиеттер:</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                                                     2.Қазақстан Республикасының Президенті- Елбасы Н.Ә. Назарбаевтің «Қазақстан-2050» стратегиясы                                                                                 3. «ҚР мемлекеттік жастар саясаты туралы» концепциясы, 09.02.2015 г. No 285-V.</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0A1C74" w:rsidRPr="0017582C" w:rsidRDefault="000A1C74" w:rsidP="00E61835">
      <w:pPr>
        <w:pStyle w:val="Standard"/>
        <w:ind w:firstLine="708"/>
        <w:contextualSpacing/>
        <w:jc w:val="both"/>
        <w:rPr>
          <w:rFonts w:cs="Times New Roman"/>
          <w:sz w:val="28"/>
          <w:szCs w:val="28"/>
          <w:lang w:val="kk-KZ"/>
        </w:rPr>
      </w:pPr>
    </w:p>
    <w:p w:rsidR="002577BC" w:rsidRPr="0017582C" w:rsidRDefault="002577BC" w:rsidP="00E61835">
      <w:pPr>
        <w:pStyle w:val="Standard"/>
        <w:contextualSpacing/>
        <w:jc w:val="both"/>
        <w:rPr>
          <w:rFonts w:cs="Times New Roman"/>
          <w:sz w:val="28"/>
          <w:szCs w:val="28"/>
          <w:lang w:val="kk-KZ"/>
        </w:rPr>
      </w:pPr>
    </w:p>
    <w:p w:rsidR="006A3146" w:rsidRPr="0017582C" w:rsidRDefault="006A3146" w:rsidP="00E61835">
      <w:pPr>
        <w:pStyle w:val="Textbody"/>
        <w:widowControl/>
        <w:spacing w:after="150"/>
        <w:contextualSpacing/>
        <w:jc w:val="both"/>
        <w:rPr>
          <w:rFonts w:cs="Times New Roman"/>
          <w:b/>
          <w:sz w:val="28"/>
          <w:szCs w:val="28"/>
          <w:lang w:val="kk-KZ"/>
        </w:rPr>
      </w:pPr>
    </w:p>
    <w:p w:rsidR="004D767C" w:rsidRDefault="006A3146" w:rsidP="004D767C">
      <w:pPr>
        <w:pStyle w:val="Textbody"/>
        <w:widowControl/>
        <w:spacing w:after="150"/>
        <w:contextualSpacing/>
        <w:jc w:val="both"/>
        <w:rPr>
          <w:rFonts w:cs="Times New Roman"/>
          <w:b/>
          <w:sz w:val="28"/>
          <w:szCs w:val="28"/>
          <w:lang w:val="kk-KZ"/>
        </w:rPr>
      </w:pPr>
      <w:r w:rsidRPr="0017582C">
        <w:rPr>
          <w:rFonts w:cs="Times New Roman"/>
          <w:b/>
          <w:sz w:val="28"/>
          <w:szCs w:val="28"/>
          <w:lang w:val="kk-KZ"/>
        </w:rPr>
        <w:t>Дәріс 11. ҚР жастар ұйымдары</w:t>
      </w:r>
    </w:p>
    <w:p w:rsidR="004D767C" w:rsidRDefault="004D767C" w:rsidP="004D767C">
      <w:pPr>
        <w:pStyle w:val="Textbody"/>
        <w:widowControl/>
        <w:spacing w:after="150"/>
        <w:contextualSpacing/>
        <w:jc w:val="both"/>
        <w:rPr>
          <w:rFonts w:cs="Times New Roman"/>
          <w:b/>
          <w:sz w:val="28"/>
          <w:szCs w:val="28"/>
          <w:lang w:val="kk-KZ"/>
        </w:rPr>
      </w:pPr>
    </w:p>
    <w:p w:rsidR="004D767C" w:rsidRPr="004D767C" w:rsidRDefault="00252B57" w:rsidP="004D767C">
      <w:pPr>
        <w:pStyle w:val="Textbody"/>
        <w:widowControl/>
        <w:spacing w:after="150"/>
        <w:contextualSpacing/>
        <w:jc w:val="both"/>
        <w:rPr>
          <w:b/>
          <w:sz w:val="28"/>
          <w:szCs w:val="28"/>
          <w:lang w:val="kk-KZ"/>
        </w:rPr>
      </w:pPr>
      <w:r>
        <w:rPr>
          <w:b/>
          <w:sz w:val="28"/>
          <w:szCs w:val="28"/>
          <w:lang w:val="kk-KZ"/>
        </w:rPr>
        <w:t>Мақсаты</w:t>
      </w:r>
      <w:r w:rsidR="004D767C" w:rsidRPr="004D767C">
        <w:rPr>
          <w:b/>
          <w:sz w:val="28"/>
          <w:szCs w:val="28"/>
          <w:lang w:val="kk-KZ"/>
        </w:rPr>
        <w:t xml:space="preserve">: </w:t>
      </w:r>
      <w:r w:rsidR="004D767C" w:rsidRPr="004D767C">
        <w:rPr>
          <w:sz w:val="28"/>
          <w:szCs w:val="28"/>
          <w:lang w:val="kk-KZ"/>
        </w:rPr>
        <w:t>Жастар арасындағы патриоттық сезімдер мен азаматтық борыш</w:t>
      </w:r>
      <w:r w:rsidR="004D767C">
        <w:rPr>
          <w:sz w:val="28"/>
          <w:szCs w:val="28"/>
          <w:lang w:val="kk-KZ"/>
        </w:rPr>
        <w:t>ты</w:t>
      </w:r>
      <w:r w:rsidR="004D767C" w:rsidRPr="004D767C">
        <w:rPr>
          <w:sz w:val="28"/>
          <w:szCs w:val="28"/>
          <w:lang w:val="kk-KZ"/>
        </w:rPr>
        <w:t xml:space="preserve"> қалыптастыру</w:t>
      </w:r>
      <w:r w:rsidR="004D767C">
        <w:rPr>
          <w:sz w:val="28"/>
          <w:szCs w:val="28"/>
          <w:lang w:val="kk-KZ"/>
        </w:rPr>
        <w:t xml:space="preserve"> қызметі</w:t>
      </w:r>
    </w:p>
    <w:p w:rsidR="004D767C" w:rsidRPr="004D767C" w:rsidRDefault="004D767C" w:rsidP="00E61835">
      <w:pPr>
        <w:pStyle w:val="Textbody"/>
        <w:widowControl/>
        <w:spacing w:after="150"/>
        <w:contextualSpacing/>
        <w:jc w:val="both"/>
        <w:rPr>
          <w:rFonts w:cs="Times New Roman"/>
          <w:b/>
          <w:sz w:val="28"/>
          <w:szCs w:val="28"/>
          <w:lang w:val="kk-KZ"/>
        </w:rPr>
      </w:pPr>
    </w:p>
    <w:p w:rsidR="006A3146" w:rsidRPr="0017582C" w:rsidRDefault="006A3146" w:rsidP="00E61835">
      <w:pPr>
        <w:pStyle w:val="Textbody"/>
        <w:widowControl/>
        <w:spacing w:after="150"/>
        <w:contextualSpacing/>
        <w:jc w:val="both"/>
        <w:rPr>
          <w:rFonts w:cs="Times New Roman"/>
          <w:b/>
          <w:sz w:val="28"/>
          <w:szCs w:val="28"/>
          <w:lang w:val="kk-KZ"/>
        </w:rPr>
      </w:pPr>
    </w:p>
    <w:p w:rsidR="006A3146" w:rsidRPr="0017582C" w:rsidRDefault="006A3146" w:rsidP="00C576B7">
      <w:pPr>
        <w:pStyle w:val="Textbody"/>
        <w:widowControl/>
        <w:spacing w:after="150"/>
        <w:contextualSpacing/>
        <w:jc w:val="center"/>
        <w:rPr>
          <w:rFonts w:cs="Times New Roman"/>
          <w:b/>
          <w:sz w:val="28"/>
          <w:szCs w:val="28"/>
          <w:lang w:val="kk-KZ"/>
        </w:rPr>
      </w:pPr>
      <w:r w:rsidRPr="0017582C">
        <w:rPr>
          <w:rFonts w:cs="Times New Roman"/>
          <w:b/>
          <w:sz w:val="28"/>
          <w:szCs w:val="28"/>
          <w:lang w:val="kk-KZ"/>
        </w:rPr>
        <w:lastRenderedPageBreak/>
        <w:t>Жоспар:</w:t>
      </w:r>
    </w:p>
    <w:p w:rsidR="006A3146" w:rsidRPr="0017582C" w:rsidRDefault="006A3146" w:rsidP="00E61835">
      <w:pPr>
        <w:pStyle w:val="Textbody"/>
        <w:widowControl/>
        <w:numPr>
          <w:ilvl w:val="0"/>
          <w:numId w:val="5"/>
        </w:numPr>
        <w:spacing w:after="150"/>
        <w:contextualSpacing/>
        <w:jc w:val="both"/>
        <w:rPr>
          <w:rFonts w:cs="Times New Roman"/>
          <w:sz w:val="28"/>
          <w:szCs w:val="28"/>
          <w:lang w:val="kk-KZ"/>
        </w:rPr>
      </w:pPr>
      <w:r w:rsidRPr="0017582C">
        <w:rPr>
          <w:rFonts w:cs="Times New Roman"/>
          <w:sz w:val="28"/>
          <w:szCs w:val="28"/>
          <w:lang w:val="kk-KZ"/>
        </w:rPr>
        <w:t>«Жас отан» жастар қанаты</w:t>
      </w:r>
    </w:p>
    <w:p w:rsidR="006A3146" w:rsidRPr="0017582C" w:rsidRDefault="006A3146" w:rsidP="00E61835">
      <w:pPr>
        <w:pStyle w:val="Textbody"/>
        <w:widowControl/>
        <w:numPr>
          <w:ilvl w:val="0"/>
          <w:numId w:val="5"/>
        </w:numPr>
        <w:spacing w:after="150"/>
        <w:contextualSpacing/>
        <w:jc w:val="both"/>
        <w:rPr>
          <w:rFonts w:cs="Times New Roman"/>
          <w:sz w:val="28"/>
          <w:szCs w:val="28"/>
          <w:lang w:val="kk-KZ"/>
        </w:rPr>
      </w:pPr>
      <w:r w:rsidRPr="0017582C">
        <w:rPr>
          <w:rFonts w:cs="Times New Roman"/>
          <w:sz w:val="28"/>
          <w:szCs w:val="28"/>
          <w:lang w:val="kk-KZ"/>
        </w:rPr>
        <w:t>«Жас қыран», «Жас ұлан», «Жасыл ел», «Дипломмен ауылға» ұйымдарының қызметі</w:t>
      </w:r>
    </w:p>
    <w:p w:rsidR="006A3146" w:rsidRPr="0017582C" w:rsidRDefault="006A3146" w:rsidP="00E61835">
      <w:pPr>
        <w:pStyle w:val="Textbody"/>
        <w:widowControl/>
        <w:numPr>
          <w:ilvl w:val="0"/>
          <w:numId w:val="5"/>
        </w:numPr>
        <w:spacing w:after="150"/>
        <w:contextualSpacing/>
        <w:jc w:val="both"/>
        <w:rPr>
          <w:rFonts w:cs="Times New Roman"/>
          <w:sz w:val="28"/>
          <w:szCs w:val="28"/>
          <w:lang w:val="kk-KZ"/>
        </w:rPr>
      </w:pPr>
      <w:r w:rsidRPr="0017582C">
        <w:rPr>
          <w:rFonts w:cs="Times New Roman"/>
          <w:sz w:val="28"/>
          <w:szCs w:val="28"/>
          <w:lang w:val="kk-KZ"/>
        </w:rPr>
        <w:t>Жастар ұйымдарының патриоттық тәрбиедегі ролі</w:t>
      </w:r>
    </w:p>
    <w:p w:rsidR="002577BC" w:rsidRPr="0017582C" w:rsidRDefault="002577BC" w:rsidP="00E61835">
      <w:pPr>
        <w:pStyle w:val="Textbody"/>
        <w:widowControl/>
        <w:spacing w:after="150"/>
        <w:ind w:left="720"/>
        <w:contextualSpacing/>
        <w:jc w:val="both"/>
        <w:rPr>
          <w:rFonts w:cs="Times New Roman"/>
          <w:sz w:val="28"/>
          <w:szCs w:val="28"/>
          <w:lang w:val="kk-KZ"/>
        </w:rPr>
      </w:pPr>
    </w:p>
    <w:p w:rsidR="00C576B7" w:rsidRPr="00C576B7"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Қазақстанда жастар жалпы халықтың 30 пайызын құрайды.</w:t>
      </w:r>
      <w:r w:rsidR="00AC170E">
        <w:rPr>
          <w:rFonts w:cs="Times New Roman"/>
          <w:sz w:val="28"/>
          <w:szCs w:val="28"/>
          <w:lang w:val="kk-KZ"/>
        </w:rPr>
        <w:t xml:space="preserve"> Жас</w:t>
      </w:r>
      <w:r w:rsidRPr="00AC170E">
        <w:rPr>
          <w:rFonts w:cs="Times New Roman"/>
          <w:sz w:val="28"/>
          <w:szCs w:val="28"/>
          <w:lang w:val="kk-KZ"/>
        </w:rPr>
        <w:t>тар саясаты туралы заң бойынша жа</w:t>
      </w:r>
      <w:r w:rsidR="00AC170E">
        <w:rPr>
          <w:rFonts w:cs="Times New Roman"/>
          <w:sz w:val="28"/>
          <w:szCs w:val="28"/>
          <w:lang w:val="kk-KZ"/>
        </w:rPr>
        <w:t>с</w:t>
      </w:r>
      <w:r w:rsidRPr="00AC170E">
        <w:rPr>
          <w:rFonts w:cs="Times New Roman"/>
          <w:sz w:val="28"/>
          <w:szCs w:val="28"/>
          <w:lang w:val="kk-KZ"/>
        </w:rPr>
        <w:t>тар - 14-29 жас аралығын қамтиды. Демократиялық қоғам дамуының басты көрсеткішінің бірі- жастардың мемлекеттік, жергілікті маңызды шешімдерді қабылдауға қатысуы мен қабылданған шешімдерді шешуге атсалысуы бо</w:t>
      </w:r>
      <w:r w:rsidRPr="00D32325">
        <w:rPr>
          <w:rFonts w:cs="Times New Roman"/>
          <w:sz w:val="28"/>
          <w:szCs w:val="28"/>
          <w:lang w:val="kk-KZ"/>
        </w:rPr>
        <w:t>лып табылады. Жал</w:t>
      </w:r>
      <w:r w:rsidRPr="00D32325">
        <w:rPr>
          <w:rFonts w:cs="Times New Roman"/>
          <w:sz w:val="28"/>
          <w:szCs w:val="28"/>
          <w:lang w:val="kk-KZ"/>
        </w:rPr>
        <w:softHyphen/>
        <w:t>пы алғанда, Қазақстан Республикасының жастар саясаты әлеуметтік саясат</w:t>
      </w:r>
      <w:r w:rsidR="00C576B7" w:rsidRPr="00D32325">
        <w:rPr>
          <w:rFonts w:cs="Times New Roman"/>
          <w:sz w:val="28"/>
          <w:szCs w:val="28"/>
          <w:lang w:val="kk-KZ"/>
        </w:rPr>
        <w:t>тың аса жас бағыты болып отыр.</w:t>
      </w:r>
    </w:p>
    <w:p w:rsidR="00AE38A3" w:rsidRPr="0017582C" w:rsidRDefault="00364F74" w:rsidP="00AC170E">
      <w:pPr>
        <w:pStyle w:val="Textbody"/>
        <w:widowControl/>
        <w:spacing w:after="150"/>
        <w:ind w:firstLine="567"/>
        <w:contextualSpacing/>
        <w:jc w:val="both"/>
        <w:rPr>
          <w:rFonts w:cs="Times New Roman"/>
          <w:sz w:val="28"/>
          <w:szCs w:val="28"/>
          <w:lang w:val="kk-KZ"/>
        </w:rPr>
      </w:pPr>
      <w:r w:rsidRPr="00C576B7">
        <w:rPr>
          <w:rFonts w:cs="Times New Roman"/>
          <w:sz w:val="28"/>
          <w:szCs w:val="28"/>
          <w:lang w:val="kk-KZ"/>
        </w:rPr>
        <w:t>Саяси қоғамдық ұйымдарға халықтың белгілі бір тобының мүддесін білдіріп, қорғайтын, алдына қойған әлеуметтік мақсатқа жету үшін ерікті түрде мүшелікке кірген, оған материялдық көмек көрсететін, өзін-өзі басқаратын адамдардың бірлестігі жатады.</w:t>
      </w:r>
    </w:p>
    <w:p w:rsidR="00AC170E" w:rsidRDefault="00AE38A3"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Соңғы онжылдықта елімізде олардың саны 7 еседен астам өсті. Қазақстан жастар конгресі (2002) және «Нұр Отан» ХДП жанындағы «Жас Отан» Жастар қанаты (2008) сияқты бұқаралық ұйымдарға жастардың шоғырлану процесі жалғасуда. 2005 жылы «Қазақстан студенттерінің альянсы» студент жастардың қоғамдық бірлестігі құрылды.</w:t>
      </w:r>
    </w:p>
    <w:p w:rsidR="00AC170E" w:rsidRDefault="00AE38A3"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2011 жылдан бастап «Қазақстан жас депутаттарының қауымдастығы», ал республиканың бүкіл өңірлерінде – жастар мәслихаттары жұмыс істейді. 2011 жылы «Жас Қыран» және «Жас Ұлан» балалар мен жасөспірімдерге арналған жаңа ұйымдар пайда болды, олардың басым міндеті патриоттық тәрбиелеу болып табылады.</w:t>
      </w:r>
    </w:p>
    <w:p w:rsidR="00AC170E" w:rsidRDefault="00AE38A3"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Бірқатар жастар бағдарламалары мен бастамалары: «Жастар практикасы», «Жасыл ел», «Дипломмен ауылға!», «Жастар кадрлық резерві», «Мемлекеттік қызмет мектебі», «Жастар - Отанға!» іске асырылуда, олар мол қоғамдық оң резонансқа ие.</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Қоғамдық ұйымдар қоғамның саяси өміріне қатысушы адамдардың мақсаттары мен қарым-қатынастарының әр алуандылығын білдіреді.</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Қазіргі уақытта барлық Республика бойынша жастар ұйымдары қызметтерінің активтендірілуі байқалады. Жастар ұйымдарының мақсатты жұмыстары жастардың патриоттық, рухани-адамгершілік тәрбиеленуіне, мемлекеттік тілді насихаттауға, мәдени бос уақытты ұйымдастыруға және жас адамның толық бағалы тұлғасын өздігінен іске асыру және қалыптасуы үшін ұйымдастырушы</w:t>
      </w:r>
      <w:r w:rsidR="00AC170E">
        <w:rPr>
          <w:rFonts w:cs="Times New Roman"/>
          <w:sz w:val="28"/>
          <w:szCs w:val="28"/>
          <w:lang w:val="kk-KZ"/>
        </w:rPr>
        <w:t>лық жағдай жасауға бағытталған.</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Бүгінде жалпы қала жастарын, ұйымдастырылған және ұйымдастырылмаған жастарға бөлуге болады, сондықтан, жастардың дәл осы категориясын, мемлекеттік және мемлекеттік емес жастар ұйымдары қызметтерімен тарту механизмы мен қамтуын ойластыру қажет.</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Экологиялық бағыттағы ұйымдар: «Невада-Семей» қозғалысы, «Арал-Азия-Қазақстан» халықаралық қоғамдық комитеті, «Табиғат» комитеті, т.б.</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lastRenderedPageBreak/>
        <w:t>Ұлт мәселесін шешуге тырысқан топтар: Қазақстанның «Азат»азаматтық қозғалысы, славяндардың республикалық қоғамдық «Лад» қозғалысы, «Русская община», «Единство» қоғамдық бірлестігі, республикадағы казактар қозғалысы, неміс, ұйғыр, грек, кәріс және т.б. мәдениет орталықтары.</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Тарихи-ағартушылық қоғамдар: «Мемориал» , «Әділет , «Ақиқат» және т.б.</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Әлеуметтік талаптар қойған ұйымдар: «Атамекен» , «Алтын бесік» , «Жерұйық» , «Шаңырақ» және т.б.</w:t>
      </w:r>
    </w:p>
    <w:p w:rsidR="00BD4929" w:rsidRPr="0017582C" w:rsidRDefault="00BD4929" w:rsidP="00BD4929">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Қарама-қарсы беталыс, бағыт, пікір, идеялар қай мемлекет пен қоғамда да бар. Халықтың даналығы, ел басқарудың өнері осы үрдістерді белгілі мәмілеге келтіріп, асауға тұсау салып, үйлесім, жарасым таптыруда. Толеранттылық, келісім тарихтың мәңгілік сыйы емес, себебі күнделікті дамудан туып отыратын қайшылықтар біржола шешілмейді: күніге, ай сайын, жылдар бойы, үздіксіз, ешкімге бұра тартпай, шынайы жанашырлықпен, халықпен ақылдаса отырып, олардың шешімін табуды талап етеді. Сондықтан “толеранттылы”, “тұрақты қоғам” деген ұғымдар шартты түрде ғана қолданылып, жайбарақаттылыққа жол берілмеуге тиіс.</w:t>
      </w:r>
    </w:p>
    <w:p w:rsidR="00BD4929" w:rsidRPr="0017582C" w:rsidRDefault="00BD4929" w:rsidP="00BD4929">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Қазақ елінің тарихында қазақ патриотизмінің орны ерекше. Себебі сонау сақ дәуірінен Қазан төңкерісіне дейінгі кезеңде туған жер үшін ақ білектің күшімен, ақ найзаның ұшымен күресіп, келешек ұрпағына Отанымызды, «қазақ» атауын бізге мұра етіп қалдырған батырлар, билер, хандар заманында хатқа «қазақ патриотизмі» деп жазылмаса да, ауызекі түрде кейде жыр, өлеңмен тараған отансүйгіштік өсиеттердің негізінде бізге жеткен мұралары бар. Демек: «Қазақ патриотизмі – рухы биік жеке тұлғаны қалыптастырудағы ата-бабаларымыздың қаһармандық, батырлық, ерлік, отансүйгіштік тәлім-тәрбие беру идеалдарының жиынтығы», – деп айтуымызға болады.</w:t>
      </w:r>
    </w:p>
    <w:p w:rsidR="00BD4929" w:rsidRDefault="00BD4929" w:rsidP="00BD4929">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Қазақ елінің ғасырлар бойы қалыптасқан отансүйгіштік тәлім-тәрбие дәстүрлерін, әдістері мен құралдарын жинақтап, оны бүгінгі оқушы тұлғасын тәрбиелеуде оқу-тәрбие үрдісінде ұтымды қолдану – уақыт талабы. Тарихты парақтасақ, қазақ патриотизмі ерте кезден бері қалыптасты. Оның дәлелі, халықтық мәнге ие мол рухани мұра - түркі халықтарына ортақ тас ескерткіштеріндегі (Орхон-Енисей жазулары) тағылымдарда, орта ғасырлар ойшылдары (Махмұд Қашқари, Жүсіп Баласағұн, Ахмет Ясауи) мен жыршы-жыраулардың (Асан Қайғы, Шалкиіз, Ақтамберді, Бұқар жырау, Махамбет, т.б.), қазақтың ағартушы-гуманистерінің (Ш. Уәлиханов, Ы. Алтынсарин, А. Құнанбайұлы, т.б.) және КСРО–ның алғашқы жылдарындағы қоғам қайраткерлерінің (А. Байтұрсынов, С. Сейфуллин, Ж. Аймауытов,  М. Дулатов, М. Жұмабаев, т.б.) ой-пікірлерінде көрініс табады.</w:t>
      </w:r>
    </w:p>
    <w:p w:rsidR="00BD4929" w:rsidRDefault="00BD4929" w:rsidP="00BD4929">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Мемлекетіміз аяғына жаңа тұрып келе жатқан кезде жас ұрпақты нарықтық экономика талаптарына сай бейімдеп, жаңа қоғамдық қатынастар жүйесіне қосылуға бағыттап, демократиялық үрдіске сай тәрбиелеудің маңызы өте зор. Бұл салада ең алдымен жалпы білім беретін орта мектеп пен жоғарғы оқ</w:t>
      </w:r>
      <w:r>
        <w:rPr>
          <w:rFonts w:cs="Times New Roman"/>
          <w:sz w:val="28"/>
          <w:szCs w:val="28"/>
          <w:lang w:val="kk-KZ"/>
        </w:rPr>
        <w:t>у орындарының алар орны ерекше.</w:t>
      </w:r>
    </w:p>
    <w:p w:rsidR="00BD4929" w:rsidRDefault="00BD4929" w:rsidP="00BD4929">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 xml:space="preserve">Шындығында жастар үлкен қоғамдық саяси күш. Оны біздер 1986 жылғы Желтоқсан оқиғасында жастардың саяси, ұлтжанды, патриоттық әрекетерінен көреміз. Осындай ықпалды әлеуметтік–демографилық топтың күшін орынды </w:t>
      </w:r>
      <w:r w:rsidRPr="0017582C">
        <w:rPr>
          <w:rFonts w:cs="Times New Roman"/>
          <w:sz w:val="28"/>
          <w:szCs w:val="28"/>
          <w:lang w:val="kk-KZ"/>
        </w:rPr>
        <w:lastRenderedPageBreak/>
        <w:t>мемлекеттік мүдде тұрғысынан еліміздің өркендеуіне бағыттай білудің маңызы зо</w:t>
      </w:r>
      <w:r>
        <w:rPr>
          <w:rFonts w:cs="Times New Roman"/>
          <w:sz w:val="28"/>
          <w:szCs w:val="28"/>
          <w:lang w:val="kk-KZ"/>
        </w:rPr>
        <w:t>р.</w:t>
      </w:r>
    </w:p>
    <w:p w:rsidR="00BD4929" w:rsidRPr="0017582C" w:rsidRDefault="00BD4929" w:rsidP="00BD4929">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Жаңа саяси жағдайда өмір талабын тоталитарлық жүйенің сұраныстары шеңберінде шешуге болмайтындығы белгілі, ол үшін еліміздің азаматтары жаңа саяси жүйе тұжырымдаған қоғам мақсатында жүзеге асыратындай бағдар ұстап, бойына жаңа саяси құндылықтар игілігін сіңіріп, адамгершілік сапаға ие болуы керек. Мұндай ардақты борышты біздің жастарымыз сапалы білім алып, берік саяси сана қалыптастырып, отансүйгіштік, ұлтжанды болып, отанның мызғымастығын, тұтастығын қорғауға, оның жан-жақты гүлденуі мен көркеюіне аянбай еңбек етіп, сол жолда жоғары саяси әлеуметтік белсенділік танытса ғана ақтай алады.. Сондықтан елімізде жаңа саяси-әлеуметтік жағдайға байланысты ғылыми негізделген жастар саясатын жүзеге асыру талабы туындап отыр.</w:t>
      </w:r>
    </w:p>
    <w:p w:rsidR="00BD4929" w:rsidRDefault="00BD4929" w:rsidP="00BD4929">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Мемлекетіміздегі жастардың ұлтжандылық рухын көтерудің қайнар көздерінің бірі мемлекеттік тілдің рөлі ерекше екендігі айтпаса да түсінікті. Бір өкініштісі тіл туралы заң қабылданып, әр жергілікті әкімшілікте «Қазақ тілі» қоғамы қанша жыл жұмыс істегенімен жоғары лауазымды шенеуніктер ана тілін меңгеруге ынталы болмай отыр. Елбасының «қазақ пен қазақ қазақша сөйлескенде ғана қазақ тілінің мәртебесі артады» деген сөзі әлі де қолдау таппауда.</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Сонымен қатар республикада ардагерлер, әйелдер, жастар одақтары және т.б. көптеген қоғамдық ұйымдар мен қозғалыстар бар.Осылардың бәрі, өз ерекшеліктері болуына қарамастан еңбекшілердің белсенділігін арттырып, Қазақстанның гүлденіп өркендеуіне, тұрақты</w:t>
      </w:r>
      <w:r w:rsidR="00AC170E">
        <w:rPr>
          <w:rFonts w:cs="Times New Roman"/>
          <w:sz w:val="28"/>
          <w:szCs w:val="28"/>
          <w:lang w:val="kk-KZ"/>
        </w:rPr>
        <w:t xml:space="preserve"> </w:t>
      </w:r>
      <w:r w:rsidRPr="0017582C">
        <w:rPr>
          <w:rFonts w:cs="Times New Roman"/>
          <w:sz w:val="28"/>
          <w:szCs w:val="28"/>
          <w:lang w:val="kk-KZ"/>
        </w:rPr>
        <w:t>дамуына үлестерін қосқанда ғана</w:t>
      </w:r>
      <w:r w:rsidR="00AC170E">
        <w:rPr>
          <w:rFonts w:cs="Times New Roman"/>
          <w:sz w:val="28"/>
          <w:szCs w:val="28"/>
          <w:lang w:val="kk-KZ"/>
        </w:rPr>
        <w:t xml:space="preserve"> </w:t>
      </w:r>
      <w:r w:rsidRPr="0017582C">
        <w:rPr>
          <w:rFonts w:cs="Times New Roman"/>
          <w:sz w:val="28"/>
          <w:szCs w:val="28"/>
          <w:lang w:val="kk-KZ"/>
        </w:rPr>
        <w:t>мақсаттарына жетпек.</w:t>
      </w:r>
      <w:r w:rsidR="00AC170E">
        <w:rPr>
          <w:rFonts w:cs="Times New Roman"/>
          <w:sz w:val="28"/>
          <w:szCs w:val="28"/>
          <w:lang w:val="kk-KZ"/>
        </w:rPr>
        <w:t xml:space="preserve"> </w:t>
      </w:r>
      <w:r w:rsidRPr="0017582C">
        <w:rPr>
          <w:rFonts w:cs="Times New Roman"/>
          <w:sz w:val="28"/>
          <w:szCs w:val="28"/>
          <w:lang w:val="kk-KZ"/>
        </w:rPr>
        <w:t>Қазақстандағы жастар ұйымдары</w:t>
      </w:r>
      <w:r w:rsidR="00AC170E">
        <w:rPr>
          <w:rFonts w:cs="Times New Roman"/>
          <w:sz w:val="28"/>
          <w:szCs w:val="28"/>
          <w:lang w:val="kk-KZ"/>
        </w:rPr>
        <w:t xml:space="preserve"> </w:t>
      </w:r>
      <w:r w:rsidRPr="0017582C">
        <w:rPr>
          <w:rFonts w:cs="Times New Roman"/>
          <w:sz w:val="28"/>
          <w:szCs w:val="28"/>
          <w:lang w:val="kk-KZ"/>
        </w:rPr>
        <w:t>Республикалық бірыңғай</w:t>
      </w:r>
      <w:r w:rsidR="00AC170E">
        <w:rPr>
          <w:rFonts w:cs="Times New Roman"/>
          <w:sz w:val="28"/>
          <w:szCs w:val="28"/>
          <w:lang w:val="kk-KZ"/>
        </w:rPr>
        <w:t>.</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"Жас ұлан"</w:t>
      </w:r>
      <w:r w:rsidR="00AC170E">
        <w:rPr>
          <w:rFonts w:cs="Times New Roman"/>
          <w:sz w:val="28"/>
          <w:szCs w:val="28"/>
          <w:lang w:val="kk-KZ"/>
        </w:rPr>
        <w:t xml:space="preserve"> </w:t>
      </w:r>
      <w:r w:rsidRPr="0017582C">
        <w:rPr>
          <w:rFonts w:cs="Times New Roman"/>
          <w:sz w:val="28"/>
          <w:szCs w:val="28"/>
          <w:lang w:val="kk-KZ"/>
        </w:rPr>
        <w:t>балалар және жасөспірімдер ұйымы Елбасы Н.Ә.Назарбаевтың бастамасы бойынша құрылған. Бұл ұйым қоғамдық ұйым болып табылады.Ұйымның мақсаты: өскелең жас ұрпақтың бойында патриоттық, білім мен өзін-өзі жетілдіруге деген құштарлық,беріктік, Отан тарихына, Тәуелсіз Қазақстанның бүгіні мен болашағына деген жауапкершіл</w:t>
      </w:r>
      <w:r w:rsidR="00AC170E">
        <w:rPr>
          <w:rFonts w:cs="Times New Roman"/>
          <w:sz w:val="28"/>
          <w:szCs w:val="28"/>
          <w:lang w:val="kk-KZ"/>
        </w:rPr>
        <w:t>ікке тәрбиелеу.</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«Қайсар»</w:t>
      </w:r>
      <w:r w:rsidR="00AC170E">
        <w:rPr>
          <w:rFonts w:cs="Times New Roman"/>
          <w:sz w:val="28"/>
          <w:szCs w:val="28"/>
          <w:lang w:val="kk-KZ"/>
        </w:rPr>
        <w:t xml:space="preserve"> </w:t>
      </w:r>
      <w:r w:rsidRPr="0017582C">
        <w:rPr>
          <w:rFonts w:cs="Times New Roman"/>
          <w:sz w:val="28"/>
          <w:szCs w:val="28"/>
          <w:lang w:val="kk-KZ"/>
        </w:rPr>
        <w:t xml:space="preserve">республикалық жастардың қоғамдық-саяси қозғалысы өз қатарында жастар ортасының лидерлары мен белсенді жас адамдарды біріктіреді. </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 xml:space="preserve">«Қайсар» қозғалысының негізгі мақсаты, қаланың (елдің) қоғамдық-саяси өмірінде жастардың қатысуына жағдай жасау, Қазақстанның әрі қарай тұрақты демократиялық дамуына жолданған жас адамдардың неше түрлі бастамасын қолдау болады. </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Жастар – өзінің ерекше әлеуметтік және психологиялық сипаты бар, қоғамның үлкен бір бөлігі. Жастар қатарына 16-30 жас аралығындағы адамдарды қосады. Жас</w:t>
      </w:r>
      <w:r w:rsidRPr="0017582C">
        <w:rPr>
          <w:rFonts w:cs="Times New Roman"/>
          <w:sz w:val="28"/>
          <w:szCs w:val="28"/>
          <w:lang w:val="kk-KZ"/>
        </w:rPr>
        <w:softHyphen/>
        <w:t>тар — бұл мемлекеттің негізгі тірегі бо</w:t>
      </w:r>
      <w:r w:rsidRPr="0017582C">
        <w:rPr>
          <w:rFonts w:cs="Times New Roman"/>
          <w:sz w:val="28"/>
          <w:szCs w:val="28"/>
          <w:lang w:val="kk-KZ"/>
        </w:rPr>
        <w:softHyphen/>
        <w:t>ла оты</w:t>
      </w:r>
      <w:r w:rsidRPr="0017582C">
        <w:rPr>
          <w:rFonts w:cs="Times New Roman"/>
          <w:sz w:val="28"/>
          <w:szCs w:val="28"/>
          <w:lang w:val="kk-KZ"/>
        </w:rPr>
        <w:softHyphen/>
        <w:t>рып, болашақта ел басқаратын ұрпақ өкілдері. Олар қоғамның ең мобильді бөлігін құрайды. Жастар әлеуметтік құрылымға өзінің белсенді әсерін тигізе алады.</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lastRenderedPageBreak/>
        <w:t>«Қазақстан Студенттер Альянс»</w:t>
      </w:r>
      <w:r w:rsidR="00AC170E">
        <w:rPr>
          <w:rFonts w:cs="Times New Roman"/>
          <w:sz w:val="28"/>
          <w:szCs w:val="28"/>
          <w:lang w:val="kk-KZ"/>
        </w:rPr>
        <w:t xml:space="preserve"> </w:t>
      </w:r>
      <w:r w:rsidRPr="0017582C">
        <w:rPr>
          <w:rFonts w:cs="Times New Roman"/>
          <w:sz w:val="28"/>
          <w:szCs w:val="28"/>
          <w:lang w:val="kk-KZ"/>
        </w:rPr>
        <w:t>республикалық қозғалысы белсенді жастар ұйымы болып табылады, оның негізгі қызметі студент жастары проблемаларын анықтауға және шешуге, студенттерге әр түрлі қолдау көрсетуге, студенттерді белсенді қоғамдық өмірге тартуға жолданған.</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 xml:space="preserve">Ұйым, жастарды белсенді қоғамдық қызметке тарту, салауатты өмір үлгісін насихаттау, патриоттық сезімді дамыту, студенттік жастар проблемалары бойынша неше түрлі конкурстар мен дөнгелек үстелдерді өткізу, студенттікті өз мәселелерін өздеріне дербес шешу және өз құқықтарына берік болу жөнінде ылғи </w:t>
      </w:r>
      <w:r w:rsidR="00AC170E">
        <w:rPr>
          <w:rFonts w:cs="Times New Roman"/>
          <w:sz w:val="28"/>
          <w:szCs w:val="28"/>
          <w:lang w:val="kk-KZ"/>
        </w:rPr>
        <w:t>неше түрлі іс-шаралар өткізеді.</w:t>
      </w:r>
    </w:p>
    <w:p w:rsidR="00AC170E" w:rsidRDefault="00364F74" w:rsidP="00AC170E">
      <w:pPr>
        <w:pStyle w:val="Textbody"/>
        <w:widowControl/>
        <w:spacing w:after="150"/>
        <w:ind w:firstLine="567"/>
        <w:contextualSpacing/>
        <w:jc w:val="both"/>
        <w:rPr>
          <w:rFonts w:cs="Times New Roman"/>
          <w:sz w:val="28"/>
          <w:szCs w:val="28"/>
          <w:lang w:val="kk-KZ"/>
        </w:rPr>
      </w:pPr>
      <w:r w:rsidRPr="0017582C">
        <w:rPr>
          <w:rFonts w:cs="Times New Roman"/>
          <w:sz w:val="28"/>
          <w:szCs w:val="28"/>
          <w:lang w:val="kk-KZ"/>
        </w:rPr>
        <w:t>Бүгінгі тәуелсіз қоғамы мен егемен еліміздің негізгі үміт артары – жастар. Біз- елдің ертеңі, оның келешегіміз. Сондықтан да, біздің қазақ халқының зор үмітін ақтауымыз керек.</w:t>
      </w:r>
    </w:p>
    <w:p w:rsidR="00AC170E" w:rsidRDefault="00AC170E" w:rsidP="00AC170E">
      <w:pPr>
        <w:pStyle w:val="Textbody"/>
        <w:widowControl/>
        <w:spacing w:after="150"/>
        <w:ind w:firstLine="567"/>
        <w:contextualSpacing/>
        <w:jc w:val="both"/>
        <w:rPr>
          <w:rFonts w:cs="Times New Roman"/>
          <w:sz w:val="28"/>
          <w:szCs w:val="28"/>
          <w:lang w:val="kk-KZ"/>
        </w:rPr>
      </w:pPr>
    </w:p>
    <w:p w:rsidR="002577BC" w:rsidRPr="0017582C" w:rsidRDefault="002577BC" w:rsidP="00AC170E">
      <w:pPr>
        <w:pStyle w:val="Textbody"/>
        <w:widowControl/>
        <w:spacing w:after="150"/>
        <w:ind w:firstLine="567"/>
        <w:contextualSpacing/>
        <w:jc w:val="center"/>
        <w:rPr>
          <w:rFonts w:cs="Times New Roman"/>
          <w:sz w:val="28"/>
          <w:szCs w:val="28"/>
          <w:lang w:val="kk-KZ"/>
        </w:rPr>
      </w:pPr>
      <w:r w:rsidRPr="0017582C">
        <w:rPr>
          <w:rFonts w:cs="Times New Roman"/>
          <w:b/>
          <w:sz w:val="28"/>
          <w:szCs w:val="28"/>
          <w:lang w:val="kk-KZ"/>
        </w:rPr>
        <w:t>Бақылау сұрақтары:</w:t>
      </w:r>
    </w:p>
    <w:p w:rsidR="00911922" w:rsidRPr="0017582C" w:rsidRDefault="00911922" w:rsidP="00C576B7">
      <w:pPr>
        <w:pStyle w:val="Textbody"/>
        <w:widowControl/>
        <w:numPr>
          <w:ilvl w:val="0"/>
          <w:numId w:val="11"/>
        </w:numPr>
        <w:spacing w:after="150"/>
        <w:ind w:left="0" w:firstLine="0"/>
        <w:contextualSpacing/>
        <w:jc w:val="both"/>
        <w:rPr>
          <w:rFonts w:cs="Times New Roman"/>
          <w:sz w:val="28"/>
          <w:szCs w:val="28"/>
          <w:lang w:val="kk-KZ"/>
        </w:rPr>
      </w:pPr>
      <w:r w:rsidRPr="0017582C">
        <w:rPr>
          <w:rFonts w:cs="Times New Roman"/>
          <w:sz w:val="28"/>
          <w:szCs w:val="28"/>
          <w:lang w:val="kk-KZ"/>
        </w:rPr>
        <w:t>«Жас отан» жастар қанаты</w:t>
      </w:r>
    </w:p>
    <w:p w:rsidR="00911922" w:rsidRPr="0017582C" w:rsidRDefault="00911922" w:rsidP="00C576B7">
      <w:pPr>
        <w:pStyle w:val="Textbody"/>
        <w:widowControl/>
        <w:numPr>
          <w:ilvl w:val="0"/>
          <w:numId w:val="11"/>
        </w:numPr>
        <w:spacing w:after="150"/>
        <w:ind w:left="0" w:firstLine="0"/>
        <w:contextualSpacing/>
        <w:jc w:val="both"/>
        <w:rPr>
          <w:rFonts w:cs="Times New Roman"/>
          <w:sz w:val="28"/>
          <w:szCs w:val="28"/>
          <w:lang w:val="kk-KZ"/>
        </w:rPr>
      </w:pPr>
      <w:r w:rsidRPr="0017582C">
        <w:rPr>
          <w:rFonts w:cs="Times New Roman"/>
          <w:sz w:val="28"/>
          <w:szCs w:val="28"/>
          <w:lang w:val="kk-KZ"/>
        </w:rPr>
        <w:t>«Жас қыран», «Жас ұлан», «Жасыл ел», «Дипломмен ауылға» ұйымдарының қызметі</w:t>
      </w:r>
    </w:p>
    <w:p w:rsidR="00911922" w:rsidRPr="0017582C" w:rsidRDefault="00911922" w:rsidP="00C576B7">
      <w:pPr>
        <w:pStyle w:val="Textbody"/>
        <w:widowControl/>
        <w:numPr>
          <w:ilvl w:val="0"/>
          <w:numId w:val="11"/>
        </w:numPr>
        <w:spacing w:after="150"/>
        <w:ind w:left="0" w:firstLine="0"/>
        <w:contextualSpacing/>
        <w:jc w:val="both"/>
        <w:rPr>
          <w:rFonts w:cs="Times New Roman"/>
          <w:sz w:val="28"/>
          <w:szCs w:val="28"/>
          <w:lang w:val="kk-KZ"/>
        </w:rPr>
      </w:pPr>
      <w:r w:rsidRPr="0017582C">
        <w:rPr>
          <w:rFonts w:cs="Times New Roman"/>
          <w:sz w:val="28"/>
          <w:szCs w:val="28"/>
          <w:lang w:val="kk-KZ"/>
        </w:rPr>
        <w:t>Жастар ұйымдарының патриоттық тәрбиедегі ролі</w:t>
      </w:r>
    </w:p>
    <w:p w:rsidR="002577BC" w:rsidRPr="0017582C" w:rsidRDefault="000A1C74" w:rsidP="00AC170E">
      <w:pPr>
        <w:pStyle w:val="Standard"/>
        <w:ind w:left="720"/>
        <w:contextualSpacing/>
        <w:jc w:val="center"/>
        <w:rPr>
          <w:rFonts w:cs="Times New Roman"/>
          <w:b/>
          <w:sz w:val="28"/>
          <w:szCs w:val="28"/>
          <w:lang w:val="kk-KZ"/>
        </w:rPr>
      </w:pPr>
      <w:r w:rsidRPr="0017582C">
        <w:rPr>
          <w:rFonts w:cs="Times New Roman"/>
          <w:b/>
          <w:sz w:val="28"/>
          <w:szCs w:val="28"/>
          <w:lang w:val="kk-KZ"/>
        </w:rPr>
        <w:t>Әдебиеттер</w:t>
      </w:r>
      <w:r w:rsidR="002577BC" w:rsidRPr="0017582C">
        <w:rPr>
          <w:rFonts w:cs="Times New Roman"/>
          <w:b/>
          <w:sz w:val="28"/>
          <w:szCs w:val="28"/>
          <w:lang w:val="kk-KZ"/>
        </w:rPr>
        <w:t>:</w:t>
      </w:r>
    </w:p>
    <w:p w:rsidR="00AC170E" w:rsidRDefault="000A1C74"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w:t>
      </w:r>
    </w:p>
    <w:p w:rsidR="00AC170E" w:rsidRDefault="000A1C74" w:rsidP="00E61835">
      <w:pPr>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Назарбаевтің «Қазақстан-2050» стратегиясы</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0A1C74" w:rsidRPr="0017582C" w:rsidRDefault="000A1C74" w:rsidP="00E61835">
      <w:pPr>
        <w:pStyle w:val="Standard"/>
        <w:ind w:firstLine="708"/>
        <w:contextualSpacing/>
        <w:jc w:val="both"/>
        <w:rPr>
          <w:rFonts w:cs="Times New Roman"/>
          <w:sz w:val="28"/>
          <w:szCs w:val="28"/>
          <w:lang w:val="kk-KZ"/>
        </w:rPr>
      </w:pPr>
    </w:p>
    <w:p w:rsidR="000A1C74" w:rsidRPr="0017582C" w:rsidRDefault="000A1C74" w:rsidP="00E61835">
      <w:pPr>
        <w:pStyle w:val="Standard"/>
        <w:ind w:left="720"/>
        <w:contextualSpacing/>
        <w:jc w:val="both"/>
        <w:rPr>
          <w:rFonts w:cs="Times New Roman"/>
          <w:sz w:val="28"/>
          <w:szCs w:val="28"/>
          <w:lang w:val="kk-KZ"/>
        </w:rPr>
      </w:pPr>
    </w:p>
    <w:p w:rsidR="002577BC" w:rsidRPr="0017582C" w:rsidRDefault="002577BC" w:rsidP="00E61835">
      <w:pPr>
        <w:pStyle w:val="Standard"/>
        <w:ind w:left="720"/>
        <w:contextualSpacing/>
        <w:jc w:val="both"/>
        <w:rPr>
          <w:rFonts w:cs="Times New Roman"/>
          <w:sz w:val="28"/>
          <w:szCs w:val="28"/>
          <w:lang w:val="kk-KZ"/>
        </w:rPr>
      </w:pPr>
    </w:p>
    <w:p w:rsidR="006A3146" w:rsidRDefault="00AC170E" w:rsidP="00E61835">
      <w:pPr>
        <w:pStyle w:val="Textbody"/>
        <w:widowControl/>
        <w:spacing w:after="150"/>
        <w:contextualSpacing/>
        <w:jc w:val="both"/>
        <w:rPr>
          <w:rFonts w:cs="Times New Roman"/>
          <w:b/>
          <w:sz w:val="28"/>
          <w:szCs w:val="28"/>
          <w:lang w:val="kk-KZ"/>
        </w:rPr>
      </w:pPr>
      <w:r>
        <w:rPr>
          <w:rFonts w:cs="Times New Roman"/>
          <w:sz w:val="28"/>
          <w:szCs w:val="28"/>
          <w:lang w:val="kk-KZ"/>
        </w:rPr>
        <w:t>Д</w:t>
      </w:r>
      <w:r w:rsidR="00DA01AE" w:rsidRPr="0017582C">
        <w:rPr>
          <w:rFonts w:cs="Times New Roman"/>
          <w:b/>
          <w:sz w:val="28"/>
          <w:szCs w:val="28"/>
          <w:lang w:val="kk-KZ"/>
        </w:rPr>
        <w:t>әріс 12. Қазіргі жастардың ө</w:t>
      </w:r>
      <w:r w:rsidR="006A3146" w:rsidRPr="0017582C">
        <w:rPr>
          <w:rFonts w:cs="Times New Roman"/>
          <w:b/>
          <w:sz w:val="28"/>
          <w:szCs w:val="28"/>
          <w:lang w:val="kk-KZ"/>
        </w:rPr>
        <w:t>зекті проблемалары</w:t>
      </w:r>
    </w:p>
    <w:p w:rsidR="00137B67" w:rsidRDefault="00137B67" w:rsidP="00E61835">
      <w:pPr>
        <w:pStyle w:val="Textbody"/>
        <w:widowControl/>
        <w:spacing w:after="150"/>
        <w:contextualSpacing/>
        <w:jc w:val="both"/>
        <w:rPr>
          <w:rFonts w:cs="Times New Roman"/>
          <w:b/>
          <w:sz w:val="28"/>
          <w:szCs w:val="28"/>
          <w:lang w:val="kk-KZ"/>
        </w:rPr>
      </w:pPr>
    </w:p>
    <w:p w:rsidR="00137B67" w:rsidRPr="00137B67" w:rsidRDefault="00137B67" w:rsidP="00137B67">
      <w:pPr>
        <w:pStyle w:val="a4"/>
        <w:ind w:left="0"/>
        <w:contextualSpacing/>
        <w:jc w:val="both"/>
        <w:rPr>
          <w:sz w:val="28"/>
          <w:szCs w:val="28"/>
          <w:lang w:val="kk-KZ"/>
        </w:rPr>
      </w:pPr>
      <w:r>
        <w:rPr>
          <w:b/>
          <w:sz w:val="28"/>
          <w:szCs w:val="28"/>
          <w:lang w:val="kk-KZ"/>
        </w:rPr>
        <w:t>Мақсаты</w:t>
      </w:r>
      <w:r w:rsidRPr="00137B67">
        <w:rPr>
          <w:b/>
          <w:sz w:val="28"/>
          <w:szCs w:val="28"/>
          <w:lang w:val="kk-KZ"/>
        </w:rPr>
        <w:t xml:space="preserve">: </w:t>
      </w:r>
      <w:r w:rsidRPr="00137B67">
        <w:rPr>
          <w:sz w:val="28"/>
          <w:szCs w:val="28"/>
          <w:lang w:val="kk-KZ"/>
        </w:rPr>
        <w:t>Радикалды ұйымдардың және экстремисттік идеологиясының жастар</w:t>
      </w:r>
      <w:r>
        <w:rPr>
          <w:sz w:val="28"/>
          <w:szCs w:val="28"/>
          <w:lang w:val="kk-KZ"/>
        </w:rPr>
        <w:t xml:space="preserve"> арасында таралуының</w:t>
      </w:r>
      <w:r w:rsidRPr="00137B67">
        <w:rPr>
          <w:sz w:val="28"/>
          <w:szCs w:val="28"/>
          <w:lang w:val="kk-KZ"/>
        </w:rPr>
        <w:t xml:space="preserve"> алдын алу</w:t>
      </w:r>
    </w:p>
    <w:p w:rsidR="00137B67" w:rsidRPr="00137B67" w:rsidRDefault="00137B67" w:rsidP="00E61835">
      <w:pPr>
        <w:pStyle w:val="Textbody"/>
        <w:widowControl/>
        <w:spacing w:after="150"/>
        <w:contextualSpacing/>
        <w:jc w:val="both"/>
        <w:rPr>
          <w:rFonts w:cs="Times New Roman"/>
          <w:b/>
          <w:sz w:val="28"/>
          <w:szCs w:val="28"/>
          <w:lang w:val="kk-KZ"/>
        </w:rPr>
      </w:pPr>
    </w:p>
    <w:p w:rsidR="006A3146" w:rsidRPr="0017582C" w:rsidRDefault="006A3146" w:rsidP="00E61835">
      <w:pPr>
        <w:pStyle w:val="Textbody"/>
        <w:widowControl/>
        <w:spacing w:after="150"/>
        <w:contextualSpacing/>
        <w:jc w:val="both"/>
        <w:rPr>
          <w:rFonts w:cs="Times New Roman"/>
          <w:b/>
          <w:sz w:val="28"/>
          <w:szCs w:val="28"/>
          <w:lang w:val="kk-KZ"/>
        </w:rPr>
      </w:pPr>
    </w:p>
    <w:p w:rsidR="006A3146" w:rsidRPr="0017582C" w:rsidRDefault="006A3146" w:rsidP="00AC170E">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6A3146" w:rsidRPr="0017582C" w:rsidRDefault="006A3146" w:rsidP="00E61835">
      <w:pPr>
        <w:pStyle w:val="Textbody"/>
        <w:widowControl/>
        <w:numPr>
          <w:ilvl w:val="0"/>
          <w:numId w:val="6"/>
        </w:numPr>
        <w:spacing w:after="150"/>
        <w:contextualSpacing/>
        <w:jc w:val="both"/>
        <w:rPr>
          <w:rFonts w:cs="Times New Roman"/>
          <w:sz w:val="28"/>
          <w:szCs w:val="28"/>
          <w:lang w:val="kk-KZ"/>
        </w:rPr>
      </w:pPr>
      <w:r w:rsidRPr="0017582C">
        <w:rPr>
          <w:rFonts w:cs="Times New Roman"/>
          <w:sz w:val="28"/>
          <w:szCs w:val="28"/>
          <w:lang w:val="kk-KZ"/>
        </w:rPr>
        <w:t>Дәстүрлі құндылықтар жүйесіне жаһанданудың қысымы</w:t>
      </w:r>
    </w:p>
    <w:p w:rsidR="006A3146" w:rsidRPr="0017582C" w:rsidRDefault="006A3146" w:rsidP="00E61835">
      <w:pPr>
        <w:pStyle w:val="Textbody"/>
        <w:widowControl/>
        <w:numPr>
          <w:ilvl w:val="0"/>
          <w:numId w:val="6"/>
        </w:numPr>
        <w:spacing w:after="150"/>
        <w:contextualSpacing/>
        <w:jc w:val="both"/>
        <w:rPr>
          <w:rFonts w:cs="Times New Roman"/>
          <w:sz w:val="28"/>
          <w:szCs w:val="28"/>
          <w:lang w:val="kk-KZ"/>
        </w:rPr>
      </w:pPr>
      <w:r w:rsidRPr="0017582C">
        <w:rPr>
          <w:rFonts w:cs="Times New Roman"/>
          <w:sz w:val="28"/>
          <w:szCs w:val="28"/>
          <w:lang w:val="kk-KZ"/>
        </w:rPr>
        <w:t>Жастардың тұтынушылыққа деген құштарлығы</w:t>
      </w:r>
    </w:p>
    <w:p w:rsidR="006A3146" w:rsidRPr="0017582C" w:rsidRDefault="006A3146" w:rsidP="00E61835">
      <w:pPr>
        <w:pStyle w:val="Textbody"/>
        <w:widowControl/>
        <w:numPr>
          <w:ilvl w:val="0"/>
          <w:numId w:val="6"/>
        </w:numPr>
        <w:spacing w:after="150"/>
        <w:contextualSpacing/>
        <w:jc w:val="both"/>
        <w:rPr>
          <w:rFonts w:cs="Times New Roman"/>
          <w:sz w:val="28"/>
          <w:szCs w:val="28"/>
          <w:lang w:val="kk-KZ"/>
        </w:rPr>
      </w:pPr>
      <w:r w:rsidRPr="0017582C">
        <w:rPr>
          <w:rFonts w:cs="Times New Roman"/>
          <w:sz w:val="28"/>
          <w:szCs w:val="28"/>
          <w:lang w:val="kk-KZ"/>
        </w:rPr>
        <w:t>Жастар арасындағы радикализм қауіпі</w:t>
      </w:r>
    </w:p>
    <w:p w:rsidR="00AC170E" w:rsidRDefault="00AC170E" w:rsidP="00E61835">
      <w:pPr>
        <w:pStyle w:val="Textbody"/>
        <w:widowControl/>
        <w:spacing w:after="150"/>
        <w:contextualSpacing/>
        <w:jc w:val="both"/>
        <w:rPr>
          <w:rFonts w:cs="Times New Roman"/>
          <w:sz w:val="28"/>
          <w:szCs w:val="28"/>
          <w:lang w:val="kk-KZ"/>
        </w:rPr>
      </w:pPr>
    </w:p>
    <w:p w:rsidR="00AC170E" w:rsidRDefault="00B55897" w:rsidP="00AC170E">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 xml:space="preserve">Қазақстанның тәуелсіздік алған тұстан бастап қазіргі кезеңге дейінгі дамуы барысында еліміздің экономикалық және қоғамдық-саяси жүйесінде түбегейлі </w:t>
      </w:r>
      <w:r w:rsidRPr="0017582C">
        <w:rPr>
          <w:rFonts w:cs="Times New Roman"/>
          <w:sz w:val="28"/>
          <w:szCs w:val="28"/>
          <w:lang w:val="kk-KZ"/>
        </w:rPr>
        <w:lastRenderedPageBreak/>
        <w:t>өзгерістер болып, нәтижесінде экономика саласымен қоса, саяси салада да айтарлықтай жетістіктерге қол жеткізілді. Аталмыш салалардағы қайта өзгертулер барлық тұрғын халықтың әлеуметтік қабаттарына, оның ішінде жастарға да ықпалын тигізді.</w:t>
      </w:r>
    </w:p>
    <w:p w:rsidR="00AC170E" w:rsidRDefault="00B55897" w:rsidP="00AC170E">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Қазіргі уақытта, Қазақстан жастары қоғамның келешегін анықтаушы негізгі факторлардың бірі болып табылатын тұрғын халықтың үлкен әлеуметтік тобына айналған. Қоғамның барлық салаларындағы кең көлемді қайта өзгертулерден туындаған ахуалдар жастардың даму ерекшеліктері мен олардың қоғамның әлеуметтік құрылымындағы мәнін тағы бір қырынан аша түседі. Осы айтылғандардың барлығы жас ұрпақтың саналы қалыпьасуына, олардың әлеуметтік-экономикалық қайта өзгеру факторларының жастардың қажеттіліктеріне, мүдделеріне, құндылық бағдарларына және әлеуметтік мінез-құлықтарына да айтарлықтай әсер ететіндігін көрсетті.</w:t>
      </w:r>
    </w:p>
    <w:p w:rsidR="00AC170E" w:rsidRDefault="00B55897" w:rsidP="00AC170E">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Жастар біздің қазіргі замандағы Қазақстан жағдайында жас азаматтардың алатын орны аса елеулі. Жастар қоғамның басым бөлігін құраушылар ғана емес, сонымен жас азаматтар қоғам өміріне, қоғамның саяси өмріне айтарлық ықпал ете алатын әлеуметтік-демографиялық топ. Әрбір жас азаматты елінің саяси хал-ахуалы, халықтың түрлі әлеуметтік қабаттарының заңдық қорғалуының құқықтық негіздері, елімізде жүргізіліп жатқан түрлі саяси реформалар мен заңдарға енгізілген өзгертулер мен толықтырулар, еліміздің сыртқы саяси жағдайы мен елдегі саяси жағдайы алаңдатуға міндетті. Сондықтан осы процестердің ішінде пайда болған қарым-қатынас пен өзара әрекеттестік жағдайы жастардың басты назарында болуға тиісті.</w:t>
      </w:r>
    </w:p>
    <w:p w:rsidR="00AC170E" w:rsidRDefault="00B55897" w:rsidP="00AC170E">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Жастардың саясатқа қатысуының ең өнімді үлгісіне жастардың қоғамдық ұйымдарына, саяси партияларға және өзін-өзі басқару органдарында қатысуды жатқызады.</w:t>
      </w:r>
    </w:p>
    <w:p w:rsidR="00AC170E" w:rsidRDefault="00B55897" w:rsidP="00AC170E">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Соңғы жылдары еліміздің саяси саласындағы оқиғалардың тез дамуына қарамастан, жастардың көпшілігі республикадағы саяси ахуалдар сәтті және бірқалыпты (75,5%) деп бағалайды.</w:t>
      </w:r>
    </w:p>
    <w:p w:rsidR="00AC170E" w:rsidRDefault="00B55897" w:rsidP="00AC170E">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Болашақта бүгінгі таңда өз ісін бастауға ниет білдірген жас адамдарды оқыту және оларға несие беру жөніндегі іске асырылып жатқан жобалар, шағын бизнес объектілерін қолдау, бағдарламалар шеңберіндегі өзіндік жұмысбастылық және аймақтық жастар бағдарламаларының жобалары республикада жұмыссыздық деңгейінің қықаруына оң ықпалын тигізеді.</w:t>
      </w:r>
      <w:r w:rsidR="00AC170E">
        <w:rPr>
          <w:rFonts w:cs="Times New Roman"/>
          <w:sz w:val="28"/>
          <w:szCs w:val="28"/>
          <w:lang w:val="kk-KZ"/>
        </w:rPr>
        <w:t xml:space="preserve"> </w:t>
      </w:r>
      <w:r w:rsidRPr="0017582C">
        <w:rPr>
          <w:rFonts w:cs="Times New Roman"/>
          <w:sz w:val="28"/>
          <w:szCs w:val="28"/>
          <w:lang w:val="kk-KZ"/>
        </w:rPr>
        <w:t>Сонымен қатар, қазақстандық жастардың саяси белсенді топтарын олардың саясатқа қатысу үлгілері бойынша анықтауға болады. Мәліметтер көрсеткендей, республиканың жас азаматтары қоғамдық-саяси институттармен демократиялық қарым-қатынас жасауға ниет білдіреді.</w:t>
      </w:r>
      <w:r w:rsidR="00AC170E">
        <w:rPr>
          <w:rFonts w:cs="Times New Roman"/>
          <w:sz w:val="28"/>
          <w:szCs w:val="28"/>
          <w:lang w:val="kk-KZ"/>
        </w:rPr>
        <w:t xml:space="preserve"> </w:t>
      </w:r>
      <w:r w:rsidRPr="0017582C">
        <w:rPr>
          <w:rFonts w:cs="Times New Roman"/>
          <w:sz w:val="28"/>
          <w:szCs w:val="28"/>
          <w:lang w:val="kk-KZ"/>
        </w:rPr>
        <w:t>Курстық жұмыстың негізгі зерттеу объектісі – «жастар» түсінігін топтастыратын Қазақстан Республикасындағы 14 пен 29 жас аралығындағы тұрғын халықтың әлеуметтік-демографиялық тобы.</w:t>
      </w:r>
      <w:r w:rsidR="00AC170E">
        <w:rPr>
          <w:rFonts w:cs="Times New Roman"/>
          <w:sz w:val="28"/>
          <w:szCs w:val="28"/>
          <w:lang w:val="kk-KZ"/>
        </w:rPr>
        <w:t xml:space="preserve"> </w:t>
      </w:r>
      <w:r w:rsidRPr="0017582C">
        <w:rPr>
          <w:rFonts w:cs="Times New Roman"/>
          <w:sz w:val="28"/>
          <w:szCs w:val="28"/>
          <w:lang w:val="kk-KZ"/>
        </w:rPr>
        <w:t>Мәселенің негізгі өзектілігі – республикамызда соңғы уақытта болып жатқан ішкі және сыртқы саяси жағдайларға жастар тарапынан берілген бағалаулардың еліміздің саяси жүйесіне қаншалықты ықпалды екенін көрсету.</w:t>
      </w:r>
      <w:r w:rsidR="00AC170E">
        <w:rPr>
          <w:rFonts w:cs="Times New Roman"/>
          <w:sz w:val="28"/>
          <w:szCs w:val="28"/>
          <w:lang w:val="kk-KZ"/>
        </w:rPr>
        <w:t xml:space="preserve"> </w:t>
      </w:r>
      <w:r w:rsidRPr="0017582C">
        <w:rPr>
          <w:rFonts w:cs="Times New Roman"/>
          <w:sz w:val="28"/>
          <w:szCs w:val="28"/>
          <w:lang w:val="kk-KZ"/>
        </w:rPr>
        <w:t xml:space="preserve">Курстық жұмыстың зерттеу пәні – тікелей зерттеу мен талдау жастардың қазіргі еліміздегі сыртқы саясат пен ішкі саяси ахуалды өздігінше </w:t>
      </w:r>
      <w:r w:rsidRPr="0017582C">
        <w:rPr>
          <w:rFonts w:cs="Times New Roman"/>
          <w:sz w:val="28"/>
          <w:szCs w:val="28"/>
          <w:lang w:val="kk-KZ"/>
        </w:rPr>
        <w:lastRenderedPageBreak/>
        <w:t>бағалауы мен өзіндік қалыптасқан әртүрлі ой-пікірлері.</w:t>
      </w:r>
      <w:r w:rsidR="00AC170E">
        <w:rPr>
          <w:rFonts w:cs="Times New Roman"/>
          <w:sz w:val="28"/>
          <w:szCs w:val="28"/>
          <w:lang w:val="kk-KZ"/>
        </w:rPr>
        <w:t xml:space="preserve"> </w:t>
      </w:r>
      <w:r w:rsidRPr="0017582C">
        <w:rPr>
          <w:rFonts w:cs="Times New Roman"/>
          <w:sz w:val="28"/>
          <w:szCs w:val="28"/>
          <w:lang w:val="kk-KZ"/>
        </w:rPr>
        <w:t>Курстық жұмыстың мақсаты – Қазақстан жастарының еліміздің саяси жүйесіне өздігінше баға беру мен өз көзқарастарын белгілі бір динамикалық ретпен білдірудің статистикалық мәліметтеріне талдау жасау. Мемлекет тарапынан жүргізіліп жатқан саясаттың тиімділігін арттыру жөніндегі ұсыныстар енгізу.</w:t>
      </w:r>
    </w:p>
    <w:p w:rsidR="005355F5" w:rsidRDefault="005355F5" w:rsidP="005355F5">
      <w:pPr>
        <w:pStyle w:val="Standard"/>
        <w:widowControl/>
        <w:spacing w:after="150"/>
        <w:ind w:firstLine="360"/>
        <w:contextualSpacing/>
        <w:jc w:val="both"/>
        <w:rPr>
          <w:rFonts w:cs="Times New Roman"/>
          <w:sz w:val="28"/>
          <w:szCs w:val="28"/>
          <w:lang w:val="kk-KZ"/>
        </w:rPr>
      </w:pPr>
      <w:r w:rsidRPr="0017582C">
        <w:rPr>
          <w:rFonts w:cs="Times New Roman"/>
          <w:sz w:val="28"/>
          <w:szCs w:val="28"/>
          <w:lang w:val="kk-KZ"/>
        </w:rPr>
        <w:t>Отбасындағы үлкен ұлы болғандықтан Нұрсұлтан ертерек еңсесін тіктеп, өз ахуалын жақсартып, ата-анасына, туған-туыстарына материалдық тұрғыдан көмектескісі келеді. Жас Назарбаев ауқымды құрылыста жаңа үлкен өмір басталатынын, алдан жеке мүмкіндіктер мол ашылатынын қапысыз сезінді. Сондықтан да, Н. Назарбаев өз өміріне, өз тағдырына өзі иелік етуге бел байлап, түбегейлі шешімге бекінеді.</w:t>
      </w:r>
    </w:p>
    <w:p w:rsidR="005355F5" w:rsidRDefault="005355F5" w:rsidP="005355F5">
      <w:pPr>
        <w:pStyle w:val="Standard"/>
        <w:widowControl/>
        <w:spacing w:after="150"/>
        <w:ind w:firstLine="360"/>
        <w:contextualSpacing/>
        <w:jc w:val="both"/>
        <w:rPr>
          <w:rFonts w:cs="Times New Roman"/>
          <w:sz w:val="28"/>
          <w:szCs w:val="28"/>
          <w:lang w:val="kk-KZ"/>
        </w:rPr>
      </w:pPr>
      <w:r w:rsidRPr="0017582C">
        <w:rPr>
          <w:rFonts w:cs="Times New Roman"/>
          <w:sz w:val="28"/>
          <w:szCs w:val="28"/>
          <w:lang w:val="kk-KZ"/>
        </w:rPr>
        <w:t>Теміртауға келген соң, ол болашақ металлург ретінде Украинаға, Днепродзержинск қаласындағы Днепр металлургия комбинаты жанындағы кәсіптік-техникалық училищеге оқуға жіберіледі. Осылайша, жас Нұрсұлтан шыныққан шымыр жастардан іріктелген домнашылар тобына қосылады. Жас Назарбаев бұлшық еті мен мінезінің мықтылығын спортта, балуандардың боз кілемінде дәлелдей білді. Осындай жекпе-жектердің бірінде ол өзінің әріптесі, жергілікті украин жігіті Николай Литошконың жауырынын жерге тигізді.  «Миколаның» әдепкідегі таң қалуы кейіннен құрметке ауысып, қазақ Назарбаев пен украин Литошко арасындағы мызғымас достыққа ұласты. Нұрсұлтан Литошко отбасының жиі барып тұратын қадірлі қонағына айналды. Ал 1959 жылы Нұрсұлтан Назарбаев Кәсіподақтардың бүкілодақтық орталық кеңесі (ВЦСПС) ұйымдастырған жарыста жеңімпаз атанды. Сөйтіп, ол училище бітіргенде металлургтің қиын да күрделі мамандығын игеріп қана қоймай, Украинаның спорт шебері атанды.  Табандылығы мен қайсарлығы өзі таңдаған мамандық бойынша барлық пәнді үздік игеруге жол ашты. Сондай-ақ, жас Назарбаев оқу бітіретін кездегі біліктілік емтихандарынан үздік баға алып, «домна пешінің сегізінші разрядты екінші горновойы» куәлігін иеленді.</w:t>
      </w:r>
    </w:p>
    <w:p w:rsidR="005355F5" w:rsidRPr="003A14ED" w:rsidRDefault="005355F5" w:rsidP="005355F5">
      <w:pPr>
        <w:pStyle w:val="Standard"/>
        <w:widowControl/>
        <w:spacing w:after="150"/>
        <w:ind w:firstLine="360"/>
        <w:contextualSpacing/>
        <w:jc w:val="both"/>
        <w:rPr>
          <w:rFonts w:cs="Times New Roman"/>
          <w:sz w:val="28"/>
          <w:szCs w:val="28"/>
          <w:lang w:val="kk-KZ"/>
        </w:rPr>
      </w:pPr>
      <w:r w:rsidRPr="0017582C">
        <w:rPr>
          <w:rFonts w:cs="Times New Roman"/>
          <w:sz w:val="28"/>
          <w:szCs w:val="28"/>
          <w:lang w:val="kk-KZ"/>
        </w:rPr>
        <w:t xml:space="preserve">Кейіннен Теміртауға оралғаннан кейін Нұрсұлтан Назарбаев өмірбаянының «жалынды» кезеңі басталды. 1960 жылы 3 шілдеде сол кезде Қазақстан мен Орталық Азиядағы алғашқы және бірден бір домна пеші іске қосылды. Бұл Қазақстан Магниткасы – Қарағанды металлургия зауытының өмірге келген күні болып саналады. Қазақстанның алғашқы шойынын қорытуға тәжірибелі шеберлермен бірге жас металлург Назарбаев та қатысты.  Алдыңғы қатарлы жұмысшы қазақ, комсомол мүшесі ретінде Назарбаев БЛКЖО съездері мен жастар фестивальдеріне жиі жіберіліп тұрды. Ол танымал бола бастады, өндіріс үздігі Назарбаевтың суреті орталық баспасөзде де басылды. </w:t>
      </w:r>
      <w:r w:rsidRPr="0017582C">
        <w:rPr>
          <w:rFonts w:cs="Times New Roman"/>
          <w:sz w:val="28"/>
          <w:szCs w:val="28"/>
        </w:rPr>
        <w:t xml:space="preserve">Жас </w:t>
      </w:r>
      <w:proofErr w:type="gramStart"/>
      <w:r w:rsidRPr="0017582C">
        <w:rPr>
          <w:rFonts w:cs="Times New Roman"/>
          <w:sz w:val="28"/>
          <w:szCs w:val="28"/>
        </w:rPr>
        <w:t>металлург ж</w:t>
      </w:r>
      <w:proofErr w:type="gramEnd"/>
      <w:r w:rsidRPr="0017582C">
        <w:rPr>
          <w:rFonts w:cs="Times New Roman"/>
          <w:sz w:val="28"/>
          <w:szCs w:val="28"/>
        </w:rPr>
        <w:t xml:space="preserve">ұмыстастары арасында үлкен құрмет пен беделге ие болды. Сондықтан ол </w:t>
      </w:r>
      <w:proofErr w:type="gramStart"/>
      <w:r w:rsidRPr="0017582C">
        <w:rPr>
          <w:rFonts w:cs="Times New Roman"/>
          <w:sz w:val="28"/>
          <w:szCs w:val="28"/>
        </w:rPr>
        <w:t>партия</w:t>
      </w:r>
      <w:proofErr w:type="gramEnd"/>
      <w:r w:rsidRPr="0017582C">
        <w:rPr>
          <w:rFonts w:cs="Times New Roman"/>
          <w:sz w:val="28"/>
          <w:szCs w:val="28"/>
        </w:rPr>
        <w:t>ға өткеннен кейін цех парторгы болып сайланды.</w:t>
      </w:r>
    </w:p>
    <w:p w:rsidR="005355F5" w:rsidRPr="0017582C" w:rsidRDefault="005355F5" w:rsidP="005355F5">
      <w:pPr>
        <w:pStyle w:val="Textbody"/>
        <w:spacing w:after="75"/>
        <w:contextualSpacing/>
        <w:jc w:val="both"/>
        <w:rPr>
          <w:rFonts w:cs="Times New Roman"/>
          <w:sz w:val="28"/>
          <w:szCs w:val="28"/>
        </w:rPr>
      </w:pPr>
      <w:r w:rsidRPr="0017582C">
        <w:rPr>
          <w:rFonts w:cs="Times New Roman"/>
          <w:sz w:val="28"/>
          <w:szCs w:val="28"/>
        </w:rPr>
        <w:t>Кейіннен болашақ Президент зауыттың жолдамасы бойынша Қарағанды политехникалық институтына түсті. Ол онда Теміртауда тұратын талапкерлерден жасақталған ЛП-62-2 (қара және тү</w:t>
      </w:r>
      <w:proofErr w:type="gramStart"/>
      <w:r w:rsidRPr="0017582C">
        <w:rPr>
          <w:rFonts w:cs="Times New Roman"/>
          <w:sz w:val="28"/>
          <w:szCs w:val="28"/>
        </w:rPr>
        <w:t>ст</w:t>
      </w:r>
      <w:proofErr w:type="gramEnd"/>
      <w:r w:rsidRPr="0017582C">
        <w:rPr>
          <w:rFonts w:cs="Times New Roman"/>
          <w:sz w:val="28"/>
          <w:szCs w:val="28"/>
        </w:rPr>
        <w:t xml:space="preserve">і металл құйма өндірісі) тобына бөлінді. Ол жылдары техникалық жоғары оқу орындарында оқуды өндірістегі еңбекпен үйлестірудің сынақ-тәжірибесі өткізілетін. Бұл болашақ </w:t>
      </w:r>
      <w:r w:rsidRPr="0017582C">
        <w:rPr>
          <w:rFonts w:cs="Times New Roman"/>
          <w:sz w:val="28"/>
          <w:szCs w:val="28"/>
        </w:rPr>
        <w:lastRenderedPageBreak/>
        <w:t>мамандықтың практикалық жағын игеруге септігін тигізді, алайда жұмыс істеу және сонымен бі</w:t>
      </w:r>
      <w:proofErr w:type="gramStart"/>
      <w:r w:rsidRPr="0017582C">
        <w:rPr>
          <w:rFonts w:cs="Times New Roman"/>
          <w:sz w:val="28"/>
          <w:szCs w:val="28"/>
        </w:rPr>
        <w:t>р</w:t>
      </w:r>
      <w:proofErr w:type="gramEnd"/>
      <w:r w:rsidRPr="0017582C">
        <w:rPr>
          <w:rFonts w:cs="Times New Roman"/>
          <w:sz w:val="28"/>
          <w:szCs w:val="28"/>
        </w:rPr>
        <w:t xml:space="preserve"> мезгілде институтта оқу өте қиын болды. Осылайша, бұлар бі</w:t>
      </w:r>
      <w:proofErr w:type="gramStart"/>
      <w:r w:rsidRPr="0017582C">
        <w:rPr>
          <w:rFonts w:cs="Times New Roman"/>
          <w:sz w:val="28"/>
          <w:szCs w:val="28"/>
        </w:rPr>
        <w:t>р</w:t>
      </w:r>
      <w:proofErr w:type="gramEnd"/>
      <w:r w:rsidRPr="0017582C">
        <w:rPr>
          <w:rFonts w:cs="Times New Roman"/>
          <w:sz w:val="28"/>
          <w:szCs w:val="28"/>
        </w:rPr>
        <w:t>інші курсты бітіріп шықты, ал келесі екі курс өндірістен ажыраған таза студенттік кезең болды. Нағыз студенттік өмірдің барлық қажетті атрибуттары – сынақтар, сессиялар, зертханалық жұмыстар еді. Бұл Нұрсұлтан Назарбаев үшін тыңғылықты білім алуды одан ә</w:t>
      </w:r>
      <w:proofErr w:type="gramStart"/>
      <w:r w:rsidRPr="0017582C">
        <w:rPr>
          <w:rFonts w:cs="Times New Roman"/>
          <w:sz w:val="28"/>
          <w:szCs w:val="28"/>
        </w:rPr>
        <w:t>р</w:t>
      </w:r>
      <w:proofErr w:type="gramEnd"/>
      <w:r w:rsidRPr="0017582C">
        <w:rPr>
          <w:rFonts w:cs="Times New Roman"/>
          <w:sz w:val="28"/>
          <w:szCs w:val="28"/>
        </w:rPr>
        <w:t>і жалғастырған жылдар болды. Н.Ә.Назарбаев Қарағанды политехникалық институтында 3 жыл оқып, одан соң Теміртауда Қарағанды металлургия зауыты жанынан қайта құрылған зауыт-втузға ауыстырылды, оны инженер-металлург дипломымен біті</w:t>
      </w:r>
      <w:proofErr w:type="gramStart"/>
      <w:r w:rsidRPr="0017582C">
        <w:rPr>
          <w:rFonts w:cs="Times New Roman"/>
          <w:sz w:val="28"/>
          <w:szCs w:val="28"/>
        </w:rPr>
        <w:t>р</w:t>
      </w:r>
      <w:proofErr w:type="gramEnd"/>
      <w:r w:rsidRPr="0017582C">
        <w:rPr>
          <w:rFonts w:cs="Times New Roman"/>
          <w:sz w:val="28"/>
          <w:szCs w:val="28"/>
        </w:rPr>
        <w:t xml:space="preserve">іп шықты. Міне, осыдан бастап Нұрсұлтан Назарбаевтың алдынан </w:t>
      </w:r>
      <w:proofErr w:type="gramStart"/>
      <w:r w:rsidRPr="0017582C">
        <w:rPr>
          <w:rFonts w:cs="Times New Roman"/>
          <w:sz w:val="28"/>
          <w:szCs w:val="28"/>
        </w:rPr>
        <w:t>жа</w:t>
      </w:r>
      <w:proofErr w:type="gramEnd"/>
      <w:r w:rsidRPr="0017582C">
        <w:rPr>
          <w:rFonts w:cs="Times New Roman"/>
          <w:sz w:val="28"/>
          <w:szCs w:val="28"/>
        </w:rPr>
        <w:t>ңа мүмкіндіктер ашылды. Оның әрдайым бі</w:t>
      </w:r>
      <w:proofErr w:type="gramStart"/>
      <w:r w:rsidRPr="0017582C">
        <w:rPr>
          <w:rFonts w:cs="Times New Roman"/>
          <w:sz w:val="28"/>
          <w:szCs w:val="28"/>
        </w:rPr>
        <w:t>р</w:t>
      </w:r>
      <w:proofErr w:type="gramEnd"/>
      <w:r w:rsidRPr="0017582C">
        <w:rPr>
          <w:rFonts w:cs="Times New Roman"/>
          <w:sz w:val="28"/>
          <w:szCs w:val="28"/>
        </w:rPr>
        <w:t>інші болуға деген ұмтылысы, өзгелерді қызықтыруға және соңына ерте білуге қабілеттілігі байқалып, бағаланды.</w:t>
      </w:r>
    </w:p>
    <w:p w:rsidR="005355F5" w:rsidRDefault="005355F5" w:rsidP="005355F5">
      <w:pPr>
        <w:pStyle w:val="Textbody"/>
        <w:spacing w:after="75"/>
        <w:ind w:firstLine="706"/>
        <w:contextualSpacing/>
        <w:jc w:val="both"/>
        <w:rPr>
          <w:rFonts w:cs="Times New Roman"/>
          <w:sz w:val="28"/>
          <w:szCs w:val="28"/>
          <w:lang w:val="kk-KZ"/>
        </w:rPr>
      </w:pPr>
      <w:r w:rsidRPr="003A14ED">
        <w:rPr>
          <w:rFonts w:cs="Times New Roman"/>
          <w:sz w:val="28"/>
          <w:szCs w:val="28"/>
          <w:lang w:val="kk-KZ"/>
        </w:rPr>
        <w:t xml:space="preserve">Жалпы Көшбасшының тұла бойындағы елден ерек қасиеттерді бірге оқыған, бірге жұмыс істеген жандардың бәрі сол кездері-ақ мойындаған. </w:t>
      </w:r>
      <w:r w:rsidRPr="00D32325">
        <w:rPr>
          <w:rFonts w:cs="Times New Roman"/>
          <w:sz w:val="28"/>
          <w:szCs w:val="28"/>
          <w:lang w:val="kk-KZ"/>
        </w:rPr>
        <w:t>Оның адамды және оған қатысты оқиғаны есте сақтайтын керемет қабілеті, үнемі бәрін ұғуға, түпкі мәніне жетуге, сұхбаттасушысын мұқият тыңдауға және түсінуге тырысатыны туралы айтылып жүрді. Елбасының курстастары - Украинада кәсіби-техникалық училищеде Нұрсұлтан Назарбаевпен бірге оқыған Қайрат Исламқұлов, Марат Қыстаубаев, Тельман Спаевтар да студенттік кезеңді еске алғанда, қазіргі ұлт көшбасшысының сол кездегідей қарапайым қалпында қалғанын айтады.</w:t>
      </w:r>
    </w:p>
    <w:p w:rsidR="005355F5" w:rsidRPr="005355F5" w:rsidRDefault="005355F5" w:rsidP="005355F5">
      <w:pPr>
        <w:pStyle w:val="Textbody"/>
        <w:spacing w:after="75"/>
        <w:ind w:firstLine="706"/>
        <w:contextualSpacing/>
        <w:jc w:val="both"/>
        <w:rPr>
          <w:rFonts w:cs="Times New Roman"/>
          <w:sz w:val="28"/>
          <w:szCs w:val="28"/>
          <w:lang w:val="kk-KZ"/>
        </w:rPr>
      </w:pPr>
      <w:r w:rsidRPr="0017582C">
        <w:rPr>
          <w:rStyle w:val="StrongEmphasis"/>
          <w:rFonts w:cs="Times New Roman"/>
          <w:b w:val="0"/>
          <w:bCs w:val="0"/>
          <w:sz w:val="28"/>
          <w:szCs w:val="28"/>
          <w:lang w:val="kk-KZ"/>
        </w:rPr>
        <w:t>Табысты жас кісінің</w:t>
      </w:r>
      <w:r w:rsidRPr="003A14ED">
        <w:rPr>
          <w:rStyle w:val="StrongEmphasis"/>
          <w:rFonts w:cs="Times New Roman"/>
          <w:b w:val="0"/>
          <w:bCs w:val="0"/>
          <w:sz w:val="28"/>
          <w:szCs w:val="28"/>
          <w:lang w:val="kk-KZ"/>
        </w:rPr>
        <w:t xml:space="preserve"> позитивті бейнесінің құрылуы көбінесе оның қызметінің жетістігін анықтайды. </w:t>
      </w:r>
      <w:r w:rsidRPr="00D32325">
        <w:rPr>
          <w:rStyle w:val="StrongEmphasis"/>
          <w:rFonts w:cs="Times New Roman"/>
          <w:b w:val="0"/>
          <w:bCs w:val="0"/>
          <w:sz w:val="28"/>
          <w:szCs w:val="28"/>
          <w:lang w:val="kk-KZ"/>
        </w:rPr>
        <w:t xml:space="preserve">Адам билігі тек оның ақылы, күші, еркіндігіне ғана емес, сондай-ақ оның көріктілігі мен қалыптастырған алғашқы ойға байланысты болады. адам киімі, оның сырт келбеті оның қол астындағылар алдындағы беделіне әсер етеді. </w:t>
      </w:r>
      <w:r w:rsidRPr="005355F5">
        <w:rPr>
          <w:rStyle w:val="StrongEmphasis"/>
          <w:rFonts w:cs="Times New Roman"/>
          <w:b w:val="0"/>
          <w:bCs w:val="0"/>
          <w:sz w:val="28"/>
          <w:szCs w:val="28"/>
          <w:lang w:val="kk-KZ"/>
        </w:rPr>
        <w:t>Басшы сипаттамасы:</w:t>
      </w:r>
    </w:p>
    <w:p w:rsidR="005355F5" w:rsidRPr="00C576B7" w:rsidRDefault="005355F5" w:rsidP="005355F5">
      <w:pPr>
        <w:pStyle w:val="Textbody"/>
        <w:widowControl/>
        <w:spacing w:after="300"/>
        <w:contextualSpacing/>
        <w:jc w:val="both"/>
        <w:rPr>
          <w:rFonts w:cs="Times New Roman"/>
          <w:sz w:val="28"/>
          <w:szCs w:val="28"/>
          <w:lang w:val="kk-KZ"/>
        </w:rPr>
      </w:pPr>
      <w:r w:rsidRPr="005355F5">
        <w:rPr>
          <w:rStyle w:val="StrongEmphasis"/>
          <w:rFonts w:cs="Times New Roman"/>
          <w:b w:val="0"/>
          <w:bCs w:val="0"/>
          <w:sz w:val="28"/>
          <w:szCs w:val="28"/>
          <w:lang w:val="kk-KZ"/>
        </w:rPr>
        <w:t>Сөз ұстай білу, ол кез-келген келісім шарттан артық</w:t>
      </w:r>
      <w:r>
        <w:rPr>
          <w:rStyle w:val="StrongEmphasis"/>
          <w:rFonts w:cs="Times New Roman"/>
          <w:b w:val="0"/>
          <w:bCs w:val="0"/>
          <w:sz w:val="28"/>
          <w:szCs w:val="28"/>
          <w:lang w:val="kk-KZ"/>
        </w:rPr>
        <w:t>;</w:t>
      </w:r>
    </w:p>
    <w:p w:rsidR="005355F5" w:rsidRPr="00C576B7" w:rsidRDefault="005355F5" w:rsidP="005355F5">
      <w:pPr>
        <w:pStyle w:val="Textbody"/>
        <w:widowControl/>
        <w:spacing w:after="300"/>
        <w:contextualSpacing/>
        <w:jc w:val="both"/>
        <w:rPr>
          <w:rFonts w:cs="Times New Roman"/>
          <w:sz w:val="28"/>
          <w:szCs w:val="28"/>
          <w:lang w:val="kk-KZ"/>
        </w:rPr>
      </w:pPr>
      <w:r w:rsidRPr="00C576B7">
        <w:rPr>
          <w:rStyle w:val="StrongEmphasis"/>
          <w:rFonts w:cs="Times New Roman"/>
          <w:b w:val="0"/>
          <w:bCs w:val="0"/>
          <w:sz w:val="28"/>
          <w:szCs w:val="28"/>
          <w:lang w:val="kk-KZ"/>
        </w:rPr>
        <w:t>Мәселелерді шешетін ерекше шешімдерді дереу және тиімді қабылдай білу</w:t>
      </w:r>
      <w:r>
        <w:rPr>
          <w:rStyle w:val="StrongEmphasis"/>
          <w:rFonts w:cs="Times New Roman"/>
          <w:b w:val="0"/>
          <w:bCs w:val="0"/>
          <w:sz w:val="28"/>
          <w:szCs w:val="28"/>
          <w:lang w:val="kk-KZ"/>
        </w:rPr>
        <w:t>;</w:t>
      </w:r>
    </w:p>
    <w:p w:rsidR="005355F5" w:rsidRPr="00C576B7" w:rsidRDefault="005355F5" w:rsidP="005355F5">
      <w:pPr>
        <w:pStyle w:val="Textbody"/>
        <w:widowControl/>
        <w:spacing w:after="300"/>
        <w:contextualSpacing/>
        <w:jc w:val="both"/>
        <w:rPr>
          <w:rFonts w:cs="Times New Roman"/>
          <w:sz w:val="28"/>
          <w:szCs w:val="28"/>
          <w:lang w:val="kk-KZ"/>
        </w:rPr>
      </w:pPr>
      <w:r w:rsidRPr="00C576B7">
        <w:rPr>
          <w:rStyle w:val="StrongEmphasis"/>
          <w:rFonts w:cs="Times New Roman"/>
          <w:b w:val="0"/>
          <w:bCs w:val="0"/>
          <w:sz w:val="28"/>
          <w:szCs w:val="28"/>
          <w:lang w:val="kk-KZ"/>
        </w:rPr>
        <w:t>Барлық сұрақтардан хабардар болу, жан-жақты ақпараттандырылған болу</w:t>
      </w:r>
      <w:r>
        <w:rPr>
          <w:rStyle w:val="StrongEmphasis"/>
          <w:rFonts w:cs="Times New Roman"/>
          <w:b w:val="0"/>
          <w:bCs w:val="0"/>
          <w:sz w:val="28"/>
          <w:szCs w:val="28"/>
          <w:lang w:val="kk-KZ"/>
        </w:rPr>
        <w:t>;</w:t>
      </w:r>
    </w:p>
    <w:p w:rsidR="005355F5" w:rsidRPr="00C576B7" w:rsidRDefault="005355F5" w:rsidP="005355F5">
      <w:pPr>
        <w:pStyle w:val="Textbody"/>
        <w:widowControl/>
        <w:spacing w:after="300"/>
        <w:contextualSpacing/>
        <w:jc w:val="both"/>
        <w:rPr>
          <w:rFonts w:cs="Times New Roman"/>
          <w:sz w:val="28"/>
          <w:szCs w:val="28"/>
          <w:lang w:val="kk-KZ"/>
        </w:rPr>
      </w:pPr>
      <w:r w:rsidRPr="0031058E">
        <w:rPr>
          <w:rStyle w:val="StrongEmphasis"/>
          <w:rFonts w:cs="Times New Roman"/>
          <w:b w:val="0"/>
          <w:bCs w:val="0"/>
          <w:sz w:val="28"/>
          <w:szCs w:val="28"/>
          <w:lang w:val="kk-KZ"/>
        </w:rPr>
        <w:t>Тартымды сырт келбеті</w:t>
      </w:r>
      <w:r>
        <w:rPr>
          <w:rStyle w:val="StrongEmphasis"/>
          <w:rFonts w:cs="Times New Roman"/>
          <w:b w:val="0"/>
          <w:bCs w:val="0"/>
          <w:sz w:val="28"/>
          <w:szCs w:val="28"/>
          <w:lang w:val="kk-KZ"/>
        </w:rPr>
        <w:t>;</w:t>
      </w:r>
    </w:p>
    <w:p w:rsidR="005355F5" w:rsidRPr="00D32325" w:rsidRDefault="005355F5" w:rsidP="005355F5">
      <w:pPr>
        <w:pStyle w:val="Textbody"/>
        <w:widowControl/>
        <w:spacing w:after="300"/>
        <w:contextualSpacing/>
        <w:jc w:val="both"/>
        <w:rPr>
          <w:rFonts w:cs="Times New Roman"/>
          <w:sz w:val="28"/>
          <w:szCs w:val="28"/>
          <w:lang w:val="kk-KZ"/>
        </w:rPr>
      </w:pPr>
      <w:r w:rsidRPr="00D32325">
        <w:rPr>
          <w:rStyle w:val="StrongEmphasis"/>
          <w:rFonts w:cs="Times New Roman"/>
          <w:b w:val="0"/>
          <w:bCs w:val="0"/>
          <w:sz w:val="28"/>
          <w:szCs w:val="28"/>
          <w:lang w:val="kk-KZ"/>
        </w:rPr>
        <w:t>Іскерлі қатынаста адам жынысы көп әсер етеді. Егер ер адам әңгімелесуші әйелден әйел адам қалпын көрм</w:t>
      </w:r>
      <w:r>
        <w:rPr>
          <w:rStyle w:val="StrongEmphasis"/>
          <w:rFonts w:cs="Times New Roman"/>
          <w:b w:val="0"/>
          <w:bCs w:val="0"/>
          <w:sz w:val="28"/>
          <w:szCs w:val="28"/>
          <w:lang w:val="kk-KZ"/>
        </w:rPr>
        <w:t>е</w:t>
      </w:r>
      <w:r w:rsidRPr="00D32325">
        <w:rPr>
          <w:rStyle w:val="StrongEmphasis"/>
          <w:rFonts w:cs="Times New Roman"/>
          <w:b w:val="0"/>
          <w:bCs w:val="0"/>
          <w:sz w:val="28"/>
          <w:szCs w:val="28"/>
          <w:lang w:val="kk-KZ"/>
        </w:rPr>
        <w:t>се, ол көп қиындықтарға әкеледі.</w:t>
      </w:r>
    </w:p>
    <w:p w:rsidR="005355F5" w:rsidRPr="00D32325" w:rsidRDefault="005355F5" w:rsidP="005355F5">
      <w:pPr>
        <w:pStyle w:val="Textbody"/>
        <w:widowControl/>
        <w:spacing w:after="300"/>
        <w:contextualSpacing/>
        <w:jc w:val="both"/>
        <w:rPr>
          <w:rFonts w:cs="Times New Roman"/>
          <w:sz w:val="28"/>
          <w:szCs w:val="28"/>
          <w:lang w:val="kk-KZ"/>
        </w:rPr>
      </w:pPr>
      <w:r w:rsidRPr="00D32325">
        <w:rPr>
          <w:rStyle w:val="StrongEmphasis"/>
          <w:rFonts w:cs="Times New Roman"/>
          <w:b w:val="0"/>
          <w:bCs w:val="0"/>
          <w:sz w:val="28"/>
          <w:szCs w:val="28"/>
          <w:lang w:val="kk-KZ"/>
        </w:rPr>
        <w:t>Серіктестерге деген қатаңдық та имиджді төмендетеді, себебі ол бейжай қарау деп қабылданатын болады.</w:t>
      </w:r>
    </w:p>
    <w:p w:rsidR="002D5F60" w:rsidRDefault="00B55897" w:rsidP="002D5F60">
      <w:pPr>
        <w:pStyle w:val="Textbody"/>
        <w:widowControl/>
        <w:spacing w:after="150"/>
        <w:ind w:firstLine="360"/>
        <w:contextualSpacing/>
        <w:jc w:val="both"/>
        <w:rPr>
          <w:rFonts w:eastAsia="Times New Roman" w:cs="Times New Roman"/>
          <w:kern w:val="0"/>
          <w:sz w:val="28"/>
          <w:szCs w:val="28"/>
          <w:lang w:val="kk-KZ"/>
        </w:rPr>
      </w:pPr>
      <w:r w:rsidRPr="0017582C">
        <w:rPr>
          <w:rFonts w:eastAsia="Times New Roman" w:cs="Times New Roman"/>
          <w:kern w:val="0"/>
          <w:sz w:val="28"/>
          <w:szCs w:val="28"/>
          <w:lang w:val="kk-KZ"/>
        </w:rPr>
        <w:t>Халықтың ежелден келе жатқан тарихын, дәстүрін, ділі мен дінін, рухани ата-баба мұрасымен терең таныстыру – білім саласының негізгі мақсаты. Қазіргі кезде білім мен тәрбие беру саласында ата-баба мұраларының алатын орны зор. Бүгінде біздің өмір сүріп отырған жаңа қоғамымызда діни ұстанымдардың рөлі мен мәртебесінің өзгергені жалпы діни құбылыстардың мемлекет пен қоғамға қарай бетбұрыс жасауынан көрінеді. Ол өзінің табиғаты жөнінен мемлекеттік емес, қоғамдық институт іспетті өмір сүріп келеді. Сондықтан, діннің шын мәніндегі өркениетті ізгі қасиеттерін, демократияны ұлықтайтын игі тұстарын таныту, оны тарату – халқымыздың рухани кемелдігін қалыптастырудың кепілі, ел қауіпсіздігінің арқауы болмақ.</w:t>
      </w:r>
    </w:p>
    <w:p w:rsidR="002D5F60" w:rsidRDefault="002D5F60" w:rsidP="002D5F60">
      <w:pPr>
        <w:pStyle w:val="Textbody"/>
        <w:widowControl/>
        <w:spacing w:after="150"/>
        <w:ind w:firstLine="360"/>
        <w:contextualSpacing/>
        <w:jc w:val="both"/>
        <w:rPr>
          <w:rFonts w:eastAsia="Times New Roman" w:cs="Times New Roman"/>
          <w:kern w:val="0"/>
          <w:sz w:val="28"/>
          <w:szCs w:val="28"/>
          <w:lang w:val="kk-KZ"/>
        </w:rPr>
      </w:pPr>
    </w:p>
    <w:p w:rsidR="002577BC" w:rsidRPr="002D5F60" w:rsidRDefault="002577BC" w:rsidP="002D5F60">
      <w:pPr>
        <w:pStyle w:val="Textbody"/>
        <w:widowControl/>
        <w:spacing w:after="150"/>
        <w:ind w:firstLine="360"/>
        <w:contextualSpacing/>
        <w:jc w:val="center"/>
        <w:rPr>
          <w:rFonts w:cs="Times New Roman"/>
          <w:sz w:val="28"/>
          <w:szCs w:val="28"/>
          <w:lang w:val="kk-KZ"/>
        </w:rPr>
      </w:pPr>
      <w:r w:rsidRPr="0017582C">
        <w:rPr>
          <w:rFonts w:cs="Times New Roman"/>
          <w:b/>
          <w:sz w:val="28"/>
          <w:szCs w:val="28"/>
          <w:lang w:val="kk-KZ"/>
        </w:rPr>
        <w:lastRenderedPageBreak/>
        <w:t>Бақылау сұрақтары:</w:t>
      </w:r>
    </w:p>
    <w:p w:rsidR="00911922" w:rsidRPr="0017582C" w:rsidRDefault="00911922" w:rsidP="002D5F60">
      <w:pPr>
        <w:pStyle w:val="Textbody"/>
        <w:widowControl/>
        <w:numPr>
          <w:ilvl w:val="0"/>
          <w:numId w:val="12"/>
        </w:numPr>
        <w:spacing w:after="150"/>
        <w:contextualSpacing/>
        <w:jc w:val="both"/>
        <w:rPr>
          <w:rFonts w:cs="Times New Roman"/>
          <w:sz w:val="28"/>
          <w:szCs w:val="28"/>
          <w:lang w:val="kk-KZ"/>
        </w:rPr>
      </w:pPr>
      <w:r w:rsidRPr="0017582C">
        <w:rPr>
          <w:rFonts w:cs="Times New Roman"/>
          <w:sz w:val="28"/>
          <w:szCs w:val="28"/>
          <w:lang w:val="kk-KZ"/>
        </w:rPr>
        <w:t>Дәстүрлі құндылықтар жүйесіне жаһанданудың қысымы</w:t>
      </w:r>
    </w:p>
    <w:p w:rsidR="00911922" w:rsidRPr="0017582C" w:rsidRDefault="00911922" w:rsidP="002D5F60">
      <w:pPr>
        <w:pStyle w:val="Textbody"/>
        <w:widowControl/>
        <w:numPr>
          <w:ilvl w:val="0"/>
          <w:numId w:val="12"/>
        </w:numPr>
        <w:spacing w:after="150"/>
        <w:contextualSpacing/>
        <w:jc w:val="both"/>
        <w:rPr>
          <w:rFonts w:cs="Times New Roman"/>
          <w:sz w:val="28"/>
          <w:szCs w:val="28"/>
          <w:lang w:val="kk-KZ"/>
        </w:rPr>
      </w:pPr>
      <w:r w:rsidRPr="0017582C">
        <w:rPr>
          <w:rFonts w:cs="Times New Roman"/>
          <w:sz w:val="28"/>
          <w:szCs w:val="28"/>
          <w:lang w:val="kk-KZ"/>
        </w:rPr>
        <w:t>Жастардың тұтынушылыққа деген құштарлығы</w:t>
      </w:r>
    </w:p>
    <w:p w:rsidR="00911922" w:rsidRPr="0017582C" w:rsidRDefault="00911922" w:rsidP="002D5F60">
      <w:pPr>
        <w:pStyle w:val="Textbody"/>
        <w:widowControl/>
        <w:numPr>
          <w:ilvl w:val="0"/>
          <w:numId w:val="12"/>
        </w:numPr>
        <w:spacing w:after="150"/>
        <w:contextualSpacing/>
        <w:jc w:val="both"/>
        <w:rPr>
          <w:rFonts w:cs="Times New Roman"/>
          <w:sz w:val="28"/>
          <w:szCs w:val="28"/>
          <w:lang w:val="kk-KZ"/>
        </w:rPr>
      </w:pPr>
      <w:r w:rsidRPr="0017582C">
        <w:rPr>
          <w:rFonts w:cs="Times New Roman"/>
          <w:sz w:val="28"/>
          <w:szCs w:val="28"/>
          <w:lang w:val="kk-KZ"/>
        </w:rPr>
        <w:t>Жастар арасындағы радикализм қауіпі</w:t>
      </w:r>
    </w:p>
    <w:p w:rsidR="00911922" w:rsidRPr="0017582C" w:rsidRDefault="00911922" w:rsidP="00E61835">
      <w:pPr>
        <w:pStyle w:val="Standard"/>
        <w:ind w:firstLine="708"/>
        <w:contextualSpacing/>
        <w:jc w:val="both"/>
        <w:rPr>
          <w:rFonts w:cs="Times New Roman"/>
          <w:sz w:val="28"/>
          <w:szCs w:val="28"/>
          <w:lang w:val="kk-KZ"/>
        </w:rPr>
      </w:pPr>
    </w:p>
    <w:p w:rsidR="002577BC" w:rsidRPr="0017582C" w:rsidRDefault="002577BC" w:rsidP="00E61835">
      <w:pPr>
        <w:pStyle w:val="Standard"/>
        <w:tabs>
          <w:tab w:val="left" w:pos="360"/>
        </w:tabs>
        <w:contextualSpacing/>
        <w:jc w:val="both"/>
        <w:rPr>
          <w:rFonts w:cs="Times New Roman"/>
          <w:sz w:val="28"/>
          <w:szCs w:val="28"/>
          <w:lang w:val="kk-KZ"/>
        </w:rPr>
      </w:pPr>
    </w:p>
    <w:p w:rsidR="002577BC" w:rsidRPr="0017582C" w:rsidRDefault="000A1C74" w:rsidP="002D5F60">
      <w:pPr>
        <w:pStyle w:val="Standard"/>
        <w:ind w:firstLine="708"/>
        <w:contextualSpacing/>
        <w:jc w:val="center"/>
        <w:rPr>
          <w:rFonts w:cs="Times New Roman"/>
          <w:b/>
          <w:sz w:val="28"/>
          <w:szCs w:val="28"/>
          <w:lang w:val="kk-KZ"/>
        </w:rPr>
      </w:pPr>
      <w:r w:rsidRPr="0017582C">
        <w:rPr>
          <w:rFonts w:cs="Times New Roman"/>
          <w:b/>
          <w:sz w:val="28"/>
          <w:szCs w:val="28"/>
          <w:lang w:val="kk-KZ"/>
        </w:rPr>
        <w:t>Ә</w:t>
      </w:r>
      <w:r w:rsidR="002577BC" w:rsidRPr="0017582C">
        <w:rPr>
          <w:rFonts w:cs="Times New Roman"/>
          <w:b/>
          <w:sz w:val="28"/>
          <w:szCs w:val="28"/>
          <w:lang w:val="kk-KZ"/>
        </w:rPr>
        <w:t>дебиеттер:</w:t>
      </w:r>
    </w:p>
    <w:p w:rsidR="002D5F60" w:rsidRDefault="000A1C74"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w:t>
      </w:r>
    </w:p>
    <w:p w:rsidR="002D5F60" w:rsidRDefault="000A1C74" w:rsidP="00E61835">
      <w:pPr>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Назарбаевтің «Қазақстан-2050» стратегиясы</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0A1C74" w:rsidRPr="0017582C" w:rsidRDefault="000A1C74" w:rsidP="00E61835">
      <w:pPr>
        <w:pStyle w:val="Standard"/>
        <w:ind w:firstLine="708"/>
        <w:contextualSpacing/>
        <w:jc w:val="both"/>
        <w:rPr>
          <w:rFonts w:cs="Times New Roman"/>
          <w:sz w:val="28"/>
          <w:szCs w:val="28"/>
          <w:lang w:val="kk-KZ"/>
        </w:rPr>
      </w:pPr>
    </w:p>
    <w:p w:rsidR="000A1C74" w:rsidRPr="0017582C" w:rsidRDefault="000A1C74" w:rsidP="00E61835">
      <w:pPr>
        <w:pStyle w:val="Standard"/>
        <w:ind w:firstLine="708"/>
        <w:contextualSpacing/>
        <w:jc w:val="both"/>
        <w:rPr>
          <w:rFonts w:cs="Times New Roman"/>
          <w:sz w:val="28"/>
          <w:szCs w:val="28"/>
          <w:lang w:val="kk-KZ"/>
        </w:rPr>
      </w:pPr>
    </w:p>
    <w:p w:rsidR="002D5F60" w:rsidRDefault="002D5F60" w:rsidP="00E61835">
      <w:pPr>
        <w:pStyle w:val="Textbody"/>
        <w:widowControl/>
        <w:spacing w:after="150"/>
        <w:contextualSpacing/>
        <w:jc w:val="both"/>
        <w:rPr>
          <w:rFonts w:cs="Times New Roman"/>
          <w:b/>
          <w:sz w:val="28"/>
          <w:szCs w:val="28"/>
          <w:lang w:val="kk-KZ"/>
        </w:rPr>
      </w:pPr>
    </w:p>
    <w:p w:rsidR="006A3146" w:rsidRDefault="006A3146" w:rsidP="00E61835">
      <w:pPr>
        <w:pStyle w:val="Textbody"/>
        <w:widowControl/>
        <w:spacing w:after="150"/>
        <w:contextualSpacing/>
        <w:jc w:val="both"/>
        <w:rPr>
          <w:rFonts w:cs="Times New Roman"/>
          <w:b/>
          <w:sz w:val="28"/>
          <w:szCs w:val="28"/>
          <w:lang w:val="kk-KZ"/>
        </w:rPr>
      </w:pPr>
      <w:r w:rsidRPr="0017582C">
        <w:rPr>
          <w:rFonts w:cs="Times New Roman"/>
          <w:b/>
          <w:sz w:val="28"/>
          <w:szCs w:val="28"/>
          <w:lang w:val="kk-KZ"/>
        </w:rPr>
        <w:t>Дәріс 13. Ұрпақ қақтығысының теориялары</w:t>
      </w:r>
    </w:p>
    <w:p w:rsidR="00BD35D8" w:rsidRDefault="00BD35D8" w:rsidP="00E61835">
      <w:pPr>
        <w:pStyle w:val="Textbody"/>
        <w:widowControl/>
        <w:spacing w:after="150"/>
        <w:contextualSpacing/>
        <w:jc w:val="both"/>
        <w:rPr>
          <w:rFonts w:cs="Times New Roman"/>
          <w:b/>
          <w:sz w:val="28"/>
          <w:szCs w:val="28"/>
          <w:lang w:val="kk-KZ"/>
        </w:rPr>
      </w:pPr>
    </w:p>
    <w:p w:rsidR="00BD35D8" w:rsidRPr="00BD35D8" w:rsidRDefault="00DF6D95" w:rsidP="00BD35D8">
      <w:pPr>
        <w:pStyle w:val="a4"/>
        <w:ind w:left="0"/>
        <w:contextualSpacing/>
        <w:jc w:val="both"/>
        <w:rPr>
          <w:b/>
          <w:sz w:val="28"/>
          <w:szCs w:val="28"/>
          <w:lang w:val="kk-KZ"/>
        </w:rPr>
      </w:pPr>
      <w:r>
        <w:rPr>
          <w:b/>
          <w:sz w:val="28"/>
          <w:szCs w:val="28"/>
          <w:lang w:val="kk-KZ"/>
        </w:rPr>
        <w:t>Мақсаты</w:t>
      </w:r>
      <w:r w:rsidR="00BD35D8" w:rsidRPr="00BD35D8">
        <w:rPr>
          <w:b/>
          <w:sz w:val="28"/>
          <w:szCs w:val="28"/>
          <w:lang w:val="kk-KZ"/>
        </w:rPr>
        <w:t xml:space="preserve">: </w:t>
      </w:r>
      <w:r w:rsidR="00BD35D8" w:rsidRPr="00BD35D8">
        <w:rPr>
          <w:sz w:val="28"/>
          <w:szCs w:val="28"/>
          <w:lang w:val="kk-KZ"/>
        </w:rPr>
        <w:t>Адамдар арасындағы толераннтық сезімінің қалыптасуы</w:t>
      </w:r>
    </w:p>
    <w:p w:rsidR="006A3146" w:rsidRPr="0017582C" w:rsidRDefault="006A3146" w:rsidP="00E61835">
      <w:pPr>
        <w:pStyle w:val="Textbody"/>
        <w:widowControl/>
        <w:spacing w:after="150"/>
        <w:contextualSpacing/>
        <w:jc w:val="both"/>
        <w:rPr>
          <w:rFonts w:cs="Times New Roman"/>
          <w:b/>
          <w:sz w:val="28"/>
          <w:szCs w:val="28"/>
          <w:lang w:val="kk-KZ"/>
        </w:rPr>
      </w:pPr>
    </w:p>
    <w:p w:rsidR="006A3146" w:rsidRPr="0017582C" w:rsidRDefault="006A3146" w:rsidP="002D5F60">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6A3146" w:rsidRPr="0017582C" w:rsidRDefault="006A3146" w:rsidP="00E61835">
      <w:pPr>
        <w:pStyle w:val="Textbody"/>
        <w:widowControl/>
        <w:numPr>
          <w:ilvl w:val="0"/>
          <w:numId w:val="7"/>
        </w:numPr>
        <w:spacing w:after="150"/>
        <w:contextualSpacing/>
        <w:jc w:val="both"/>
        <w:rPr>
          <w:rFonts w:cs="Times New Roman"/>
          <w:sz w:val="28"/>
          <w:szCs w:val="28"/>
          <w:lang w:val="kk-KZ"/>
        </w:rPr>
      </w:pPr>
      <w:r w:rsidRPr="0017582C">
        <w:rPr>
          <w:rFonts w:cs="Times New Roman"/>
          <w:sz w:val="28"/>
          <w:szCs w:val="28"/>
          <w:lang w:val="kk-KZ"/>
        </w:rPr>
        <w:t xml:space="preserve">Ұрпақ </w:t>
      </w:r>
      <w:r w:rsidR="00736910" w:rsidRPr="0017582C">
        <w:rPr>
          <w:rFonts w:cs="Times New Roman"/>
          <w:sz w:val="28"/>
          <w:szCs w:val="28"/>
        </w:rPr>
        <w:t>–</w:t>
      </w:r>
      <w:r w:rsidRPr="0017582C">
        <w:rPr>
          <w:rFonts w:cs="Times New Roman"/>
          <w:sz w:val="28"/>
          <w:szCs w:val="28"/>
          <w:lang w:val="kk-KZ"/>
        </w:rPr>
        <w:t xml:space="preserve"> әлеуметтік</w:t>
      </w:r>
      <w:r w:rsidR="00736910" w:rsidRPr="0017582C">
        <w:rPr>
          <w:rFonts w:cs="Times New Roman"/>
          <w:sz w:val="28"/>
          <w:szCs w:val="28"/>
          <w:lang w:val="kk-KZ"/>
        </w:rPr>
        <w:t>-</w:t>
      </w:r>
      <w:r w:rsidRPr="0017582C">
        <w:rPr>
          <w:rFonts w:cs="Times New Roman"/>
          <w:sz w:val="28"/>
          <w:szCs w:val="28"/>
          <w:lang w:val="kk-KZ"/>
        </w:rPr>
        <w:t>жастық категория</w:t>
      </w:r>
    </w:p>
    <w:p w:rsidR="006A3146" w:rsidRPr="0017582C" w:rsidRDefault="006A3146" w:rsidP="00E61835">
      <w:pPr>
        <w:pStyle w:val="Textbody"/>
        <w:widowControl/>
        <w:numPr>
          <w:ilvl w:val="0"/>
          <w:numId w:val="7"/>
        </w:numPr>
        <w:spacing w:after="150"/>
        <w:contextualSpacing/>
        <w:jc w:val="both"/>
        <w:rPr>
          <w:rFonts w:cs="Times New Roman"/>
          <w:sz w:val="28"/>
          <w:szCs w:val="28"/>
          <w:lang w:val="kk-KZ"/>
        </w:rPr>
      </w:pPr>
      <w:r w:rsidRPr="0017582C">
        <w:rPr>
          <w:rFonts w:cs="Times New Roman"/>
          <w:sz w:val="28"/>
          <w:szCs w:val="28"/>
          <w:lang w:val="kk-KZ"/>
        </w:rPr>
        <w:t>Ұрпақ</w:t>
      </w:r>
      <w:r w:rsidR="00736910" w:rsidRPr="0017582C">
        <w:rPr>
          <w:rFonts w:cs="Times New Roman"/>
          <w:sz w:val="28"/>
          <w:szCs w:val="28"/>
          <w:lang w:val="kk-KZ"/>
        </w:rPr>
        <w:t xml:space="preserve"> – әлеуметтік-тарихи құбылыс ретінде</w:t>
      </w:r>
    </w:p>
    <w:p w:rsidR="00736910" w:rsidRPr="0017582C" w:rsidRDefault="00736910" w:rsidP="00E61835">
      <w:pPr>
        <w:pStyle w:val="Textbody"/>
        <w:widowControl/>
        <w:numPr>
          <w:ilvl w:val="0"/>
          <w:numId w:val="7"/>
        </w:numPr>
        <w:spacing w:after="150"/>
        <w:contextualSpacing/>
        <w:jc w:val="both"/>
        <w:rPr>
          <w:rFonts w:cs="Times New Roman"/>
          <w:sz w:val="28"/>
          <w:szCs w:val="28"/>
          <w:lang w:val="kk-KZ"/>
        </w:rPr>
      </w:pPr>
      <w:r w:rsidRPr="0017582C">
        <w:rPr>
          <w:rFonts w:cs="Times New Roman"/>
          <w:sz w:val="28"/>
          <w:szCs w:val="28"/>
          <w:lang w:val="kk-KZ"/>
        </w:rPr>
        <w:t>Ұрпақ мәселесіне әлеуметтанулық бағыттағы көзқарас</w:t>
      </w:r>
    </w:p>
    <w:p w:rsidR="00736910" w:rsidRPr="0017582C" w:rsidRDefault="00736910" w:rsidP="00E61835">
      <w:pPr>
        <w:pStyle w:val="Textbody"/>
        <w:widowControl/>
        <w:spacing w:after="150"/>
        <w:contextualSpacing/>
        <w:jc w:val="both"/>
        <w:rPr>
          <w:rFonts w:cs="Times New Roman"/>
          <w:sz w:val="28"/>
          <w:szCs w:val="28"/>
          <w:lang w:val="kk-KZ"/>
        </w:rPr>
      </w:pPr>
    </w:p>
    <w:p w:rsidR="002D5F60" w:rsidRDefault="00AA1523" w:rsidP="002D5F60">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 xml:space="preserve">Бүгінгі күндегі бұқаралық ақпарат құралдарының әлеуметтік трансформациялаудағы рөлі өте жоғары. Міне, осы БАҚ бұқараның санасында қазіргі заман адамының өмірі мен қызметінің салтын қалыптастырады. Азаматтардың мінез-құлқы мен дүниетанымын реттейді, саяси ұстанымдарына ықпал етеді. Барлық ақпараттарды беруде адам санасына әсер етудің жасырын қызметін пайдаланады. Бұқара халық манипулятивтік технологиялар ықпалымен өз мүдделеріне қарсы шығу қаупі де туындауы әбден мүмкін. Бүгінгі күні телекөрермен саяси басқарудың элементі ретінде телевизиялық коммуникацияның бастауы саналады. Бұл демократиялық  институттың негізі болып табылатын тікелей халықтық басқарудың технологиялық шыңы. Әлеуметтік жауапкершілікке ие теледидардың әлеуметтік-саяси дамуының аспектілері шын мәнісіндегі саяси мәдениеттің дамуына өз үлесін қосатыны белгілі. Қазіргі мәдени-саяси жүйедегі қажетті ақпаратты алу мен өңдеудің маңызды арналық белгісі бар байланыс қажеттілігі жаңа ақпараттық-коммуникациялық технологиялардағы тиімді және сапалы мүмкіндігін ұйымдастырудағы мәні зор. Сондықтан әлеуметтік процестерді басқарудың </w:t>
      </w:r>
      <w:r w:rsidRPr="0017582C">
        <w:rPr>
          <w:rFonts w:cs="Times New Roman"/>
          <w:sz w:val="28"/>
          <w:szCs w:val="28"/>
          <w:lang w:val="kk-KZ"/>
        </w:rPr>
        <w:lastRenderedPageBreak/>
        <w:t xml:space="preserve">метатехнологияларын қалыптастыру туралы да айта кеткен жөн. Өйткені бүгінгі күннің бұқаралық ақпарат құралдары бұқаралық коммуникацияның құралына айналды. Бұқаралық ақпарат құралдарының саяси қызметі қазіргі кезеңдегі өзіндік құрамдас бөлігін құрайтын және гуманитарлық қызметпен тығыз байланысты бірнеше өзіндік ерекшелігі бар қызмет түрлерін қамтиды. Бұқаралық ақпарат құралдарының негізгі қызметтерінің қатарына ақпараттандыру жатады. Саяси ақпаратқа қоғамдық маңызы зор мемлекеттік органдар тарапынан назарды қажет ететін және оларға ықпал жасайтын мәліметтер енеді. Алынған ақпарат негізінде азаматтардың үкімет, парламент, партиялар мен басқа саяси институттар қызметі, қоғамның экономикалық және мәдени өмірі туралы ойлары қалыптасады. Бұқаралық ақпарат құралдарының ағартушылық қызметі ақпарат көздерінен алынған мәліметтерді өз дәрежесінде бағалау мен реттеуге бағытталады. Масс-медиа азаматтардың бүкіл өмірін қамту арқылы олардың саяси және әлеуметтік ақпаратты ұғынуға ықпал жасайды. Сондықтан азаматтардың саяси біліміне бұқаралық ақпарат құралдарының әсері мол.  Бұқаралық ақпарат құралдарындағы ағартушылық әлеуметтендіру қызметімен тығыз байланысты. Дегенмен, ағартушылық жүйелі білім игеру мен тұлғаның танымдық және құндылық мүмкіндіктерін кеңейтсе, саяси әлеуметтендіру халықтың саяси нормалар, құндылықтар мен мінез-құлық үлгілерін игеруге ұмтылдырады. Сонымен қатар, тұлғаның әлеуметтік ақиқатқа бейімделуін қамтамасыз етеді. Бұқаралық ақпарат құралдарының сыни қызметін саяси жүйедегі масс-медиамен қатар, оппозиция кеңінен қолданады. Бірақ, ақпарат құралдарындағы сынның көлемділігі өте кең болғандықтан, мемлекеттік саясаттың барлық бағыттары оның назарында болады. Қоғамдық пікірдің беделділігіне негізделген бақылау қызметінің артықшылықтары өте мол. Қоғамдағы келеңсіздіктерге әкімшілік және экономикалық жазалау шараларын қолданбаса да кез келген оқиға мен саяси тұлға қимылына құқықтық және адамгершілік бағасын ұсынады. Бұқаралық ақпарат құралдарының ықпалдастық қызметі саясат пен қоғамдағы кемшіліктерді сынаумен қатар, саяси ойыншылар мен түрлі қоғамдық мүдделер ықпалдастығын қамтамасыз етеді. Түрлі әлеуметтік топтар мүшелері пікірлерін бұқараға ашық білдіру мүмкіндігін ұсынып, қоғамдық пікірдегі өз мүдделерін қорғауға жағдай қалыптастырады. Жоғарыда аталған бұқаралық ақпарат құралдары саяси қызметі түрлерінің барлығы жұмылдыру қызметімен бірлескен. Қызметтің бұл түрі  азаматтардың белгілі бір саяси қызмет түріне итермелеуге жол береді. Бұқаралық ақпарат құралдары халықтың санасы мен сезіміне ықпал ете отырып, нақты саяси мінез-құлықтың қалыптасуына әсер етеді. Өйткені кез келген жоғары білімді азамат қарама-қайшылығы мол саяси процестерде жауапты шешім қабылдауда теледидар, радио, газет пен журналдарға сүйенеді. Жалпы бұқаралық ақпарат құралдарының саяси қызметі жоғарыда аталған түрлерімен шектелмейді. Кейбір ғалымдар бұқаралық ақпарат құралдарының саяси қызметі түрлеріне инновациялық, жеделдету және қоғамдық пікірді қалыптастыру қызметтері туралы да айтады. Бұл бұқаралық ақпарат құралдарының саяси кеңес беру қызметі ерекшеліктерін толықтай </w:t>
      </w:r>
      <w:r w:rsidRPr="0017582C">
        <w:rPr>
          <w:rFonts w:cs="Times New Roman"/>
          <w:sz w:val="28"/>
          <w:szCs w:val="28"/>
          <w:lang w:val="kk-KZ"/>
        </w:rPr>
        <w:lastRenderedPageBreak/>
        <w:t>айқындаумен қатар, тәрбие беру мәселелерімен өзара байланыстылығын танытады.</w:t>
      </w:r>
    </w:p>
    <w:p w:rsidR="002D5F60" w:rsidRDefault="00AA1523" w:rsidP="002D5F60">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Қоғам өмірінде дін рөлінің артуы, діни ұйымдар белсенділігінің күшеюі мен қанат жаюы жағдайында жастардың дінге деген қызығушылығы артып келеді. Олар үшін әлемдік дәстүрлі діндердің рухани-адамгершіліктік мұрасы, оның мазмұны мен мәні үлкен мәнге ие. Бұған адамзаттың өркениетті дамуы мен рухани жаңғыруына қатысты күйіп тұрған мәселелерге анық та нақты жауаптардың болуы керектігін талап ететін, әлемдегі қалыптасқан тәртіп те ықпал етуде.</w:t>
      </w:r>
      <w:r w:rsidR="002D5F60">
        <w:rPr>
          <w:rFonts w:cs="Times New Roman"/>
          <w:sz w:val="28"/>
          <w:szCs w:val="28"/>
          <w:lang w:val="kk-KZ"/>
        </w:rPr>
        <w:t xml:space="preserve"> </w:t>
      </w:r>
      <w:r w:rsidRPr="0017582C">
        <w:rPr>
          <w:rFonts w:cs="Times New Roman"/>
          <w:sz w:val="28"/>
          <w:szCs w:val="28"/>
          <w:lang w:val="kk-KZ"/>
        </w:rPr>
        <w:t>Қазіргі кезеңде мемлекетіміз үшін азаматтар бойындағы өзіндік қасиеттерге нұқсан келтірмей, жаңа қасиеттерді, дербестікті және таңдау мен шешім қабылдау жағдайындағы жауапкершілікті тұлға аралық барабар қарым-қатынас орнатуға, қоғамдағы тиімділікті арттыруға әсер ететін білім, білік, дағдыларды ұлттық мәдениет аясында қалыптастыру мәселесі тұр.</w:t>
      </w:r>
      <w:r w:rsidR="002D5F60">
        <w:rPr>
          <w:rFonts w:cs="Times New Roman"/>
          <w:sz w:val="28"/>
          <w:szCs w:val="28"/>
          <w:lang w:val="kk-KZ"/>
        </w:rPr>
        <w:t xml:space="preserve"> </w:t>
      </w:r>
      <w:r w:rsidRPr="0017582C">
        <w:rPr>
          <w:rFonts w:cs="Times New Roman"/>
          <w:sz w:val="28"/>
          <w:szCs w:val="28"/>
          <w:lang w:val="kk-KZ"/>
        </w:rPr>
        <w:t>Бүгінгі біздің қоғамымыздың өткір мәселесінің бірі – діни экстремизм. Экстремизмнің қандай бір түрі болмасын, ол мемлекеттің тұтастығына, ұлттың қауіпсіздігіне, азаматтардың құқығына және бостандығына үлкен қауіп төндіреді. Кез келген ел үшін діни экстремизмнің ең қауіпті түрі дін атын жамылып, ұлттар және діндер арасына от салу. Мұның арты үлкен қақтығыстарға алып келетіні мәлім. Экстремистік әрекеттер мен ұйымдар Қазақстанда да пайда болып, өз лаңды істерін» атқарумен» көзге түсуде. Осы орайда Ұлт көшбасшысы Н.Назарбаев «Қазақстан - 2050» стратегиясы: қалыптасқан мемлекеттің жаңа саяси бағыты» атты жолдауында дін мәселесіне ерекше мән беріп, бірқатар тапсырмалар мен жауапкершіліктерді жүктеді. Атап өтсек:</w:t>
      </w:r>
      <w:r w:rsidR="002D5F60">
        <w:rPr>
          <w:rFonts w:cs="Times New Roman"/>
          <w:sz w:val="28"/>
          <w:szCs w:val="28"/>
          <w:lang w:val="kk-KZ"/>
        </w:rPr>
        <w:t xml:space="preserve"> </w:t>
      </w:r>
      <w:r w:rsidRPr="0017582C">
        <w:rPr>
          <w:rFonts w:cs="Times New Roman"/>
          <w:sz w:val="28"/>
          <w:szCs w:val="28"/>
          <w:lang w:val="kk-KZ"/>
        </w:rPr>
        <w:t>- мемлекет пен азаматтар радикализмнің, экстремизмнің және терроризмнің барлық түрлері мен бой көрсетулеріне қарсы біртұтас шеп құруға тиіс;</w:t>
      </w:r>
      <w:r w:rsidR="002D5F60">
        <w:rPr>
          <w:rFonts w:cs="Times New Roman"/>
          <w:sz w:val="28"/>
          <w:szCs w:val="28"/>
          <w:lang w:val="kk-KZ"/>
        </w:rPr>
        <w:t xml:space="preserve"> </w:t>
      </w:r>
      <w:r w:rsidRPr="0017582C">
        <w:rPr>
          <w:rFonts w:cs="Times New Roman"/>
          <w:sz w:val="28"/>
          <w:szCs w:val="28"/>
          <w:lang w:val="kk-KZ"/>
        </w:rPr>
        <w:t>- діни радикализм мен экстремизмнің пайда болуын бейтараптандыру мақсатында заңдарымызды күшейтуіміз керек;</w:t>
      </w:r>
      <w:r w:rsidR="002D5F60">
        <w:rPr>
          <w:rFonts w:cs="Times New Roman"/>
          <w:sz w:val="28"/>
          <w:szCs w:val="28"/>
          <w:lang w:val="kk-KZ"/>
        </w:rPr>
        <w:t xml:space="preserve"> </w:t>
      </w:r>
      <w:r w:rsidRPr="0017582C">
        <w:rPr>
          <w:rFonts w:cs="Times New Roman"/>
          <w:sz w:val="28"/>
          <w:szCs w:val="28"/>
          <w:lang w:val="kk-KZ"/>
        </w:rPr>
        <w:t>- жастар арасында діни экстремизм профилактикасын күшейту, өйткені кейбір сыртқы экстремистік күштер жастарымызды дұрыс жолдан адастырып, теріс бағытқа тартуға тырысуда.</w:t>
      </w:r>
      <w:r w:rsidR="002D5F60">
        <w:rPr>
          <w:rFonts w:cs="Times New Roman"/>
          <w:sz w:val="28"/>
          <w:szCs w:val="28"/>
          <w:lang w:val="kk-KZ"/>
        </w:rPr>
        <w:t xml:space="preserve"> </w:t>
      </w:r>
      <w:r w:rsidRPr="0017582C">
        <w:rPr>
          <w:rFonts w:cs="Times New Roman"/>
          <w:sz w:val="28"/>
          <w:szCs w:val="28"/>
          <w:lang w:val="kk-KZ"/>
        </w:rPr>
        <w:t>Осыған байланысты, жастар арасында толеранттық мінез-құлық қалыптастыру, діни экстремизм мен терроризмнің алдын алу және оған қарсы әрекет ету шаралары негізінде қазіргі көп ұлтты елімізде түрлі шаралар ұйымдастырылып, жүзеге асырылуда. Мемлекет жүргізіп отырған халықаралық келісім мен ұлтаралық бірлікті дамытуға бағытталған нақты саясат аға буын мен кіші буын арасындағы өзара түсіністікті, ең бастысы, ата-ана мен бала арасындағы бірлікті, жастардың ішкі мәдениетінің дамуын, ұлттық сана-сезім, ұлттық мақтаныш, ұлттық құндылық тұрғысынан қамтиды.</w:t>
      </w:r>
      <w:r w:rsidR="002D5F60">
        <w:rPr>
          <w:rFonts w:cs="Times New Roman"/>
          <w:sz w:val="28"/>
          <w:szCs w:val="28"/>
          <w:lang w:val="kk-KZ"/>
        </w:rPr>
        <w:t xml:space="preserve"> </w:t>
      </w:r>
      <w:r w:rsidRPr="0017582C">
        <w:rPr>
          <w:rFonts w:cs="Times New Roman"/>
          <w:sz w:val="28"/>
          <w:szCs w:val="28"/>
          <w:lang w:val="kk-KZ"/>
        </w:rPr>
        <w:t>Қазіргі таңда деструктивті, кей жағдайда тіпті радикалды исламдық ағымдардың белсенді әрекеті елдің ұлттық өзіндік ерекшелігінен айырылып қалу қаупіне апарып соғуы мүмкін. Ол ең алдымен діндар жұртшылықтың біздің төл қазақ дәстүрлерінен бас тартып, оны жоққа шығарып, фундаменталды және радикалды идеялардың күшеюінен көрінісін табады. Сондықтан да мемлекеттің алдында тұрған басты мақсаттардың бірі - қоғамымызда діни процестердің саясаттануына жол бермеу.</w:t>
      </w:r>
      <w:r w:rsidR="002D5F60">
        <w:rPr>
          <w:rFonts w:cs="Times New Roman"/>
          <w:sz w:val="28"/>
          <w:szCs w:val="28"/>
          <w:lang w:val="kk-KZ"/>
        </w:rPr>
        <w:t xml:space="preserve"> </w:t>
      </w:r>
      <w:r w:rsidRPr="0017582C">
        <w:rPr>
          <w:rFonts w:cs="Times New Roman"/>
          <w:sz w:val="28"/>
          <w:szCs w:val="28"/>
          <w:lang w:val="kk-KZ"/>
        </w:rPr>
        <w:t xml:space="preserve">Осы орайда, маңызды болған мәселенің бірі, бұл – дәстүрлі емес діни қозғалыстардың қызметтерін ретке келтіру. Себебі, олардың әрекеттері қоғамда кереғар </w:t>
      </w:r>
      <w:r w:rsidRPr="0017582C">
        <w:rPr>
          <w:rFonts w:cs="Times New Roman"/>
          <w:sz w:val="28"/>
          <w:szCs w:val="28"/>
          <w:lang w:val="kk-KZ"/>
        </w:rPr>
        <w:lastRenderedPageBreak/>
        <w:t>көзқарастар туғызып келеді. Өйткені, қазіргі таңда ұлт және дін, тарих және дін, дәстүр және дін мәселесі де терең байыпталмай келеді. Дінді салтпен, дәстүрмен шатастырушылар көбейді.</w:t>
      </w:r>
      <w:r w:rsidR="002D5F60">
        <w:rPr>
          <w:rFonts w:cs="Times New Roman"/>
          <w:sz w:val="28"/>
          <w:szCs w:val="28"/>
          <w:lang w:val="kk-KZ"/>
        </w:rPr>
        <w:t xml:space="preserve"> </w:t>
      </w:r>
      <w:r w:rsidRPr="0017582C">
        <w:rPr>
          <w:rFonts w:cs="Times New Roman"/>
          <w:sz w:val="28"/>
          <w:szCs w:val="28"/>
          <w:lang w:val="kk-KZ"/>
        </w:rPr>
        <w:t>Сондықтан жастарға рухани адамгершілік тәрбие беру басты назарда болуы тиіс. Жаңа жас буынның дүниетанымын қалыптастыру мен тәрбиелеуде ұлттық дәстүріміздегі адамгершілік пен ар-ұят ұстанымдарын бүгінгі заман талаптарына сай тиімді түрде қолдана алсақ, бұл ұлтжанды және иман жүзді ұрпақ қалыптастырудың негізі болады.</w:t>
      </w:r>
    </w:p>
    <w:p w:rsidR="002D5F60" w:rsidRDefault="002D5F60" w:rsidP="002D5F60">
      <w:pPr>
        <w:pStyle w:val="Textbody"/>
        <w:widowControl/>
        <w:spacing w:after="150"/>
        <w:ind w:firstLine="360"/>
        <w:contextualSpacing/>
        <w:jc w:val="center"/>
        <w:rPr>
          <w:rFonts w:cs="Times New Roman"/>
          <w:b/>
          <w:sz w:val="28"/>
          <w:szCs w:val="28"/>
          <w:lang w:val="kk-KZ"/>
        </w:rPr>
      </w:pPr>
    </w:p>
    <w:p w:rsidR="002577BC" w:rsidRPr="002D5F60" w:rsidRDefault="002577BC" w:rsidP="002D5F60">
      <w:pPr>
        <w:pStyle w:val="Textbody"/>
        <w:widowControl/>
        <w:spacing w:after="150"/>
        <w:ind w:firstLine="360"/>
        <w:contextualSpacing/>
        <w:jc w:val="center"/>
        <w:rPr>
          <w:rFonts w:cs="Times New Roman"/>
          <w:sz w:val="28"/>
          <w:szCs w:val="28"/>
          <w:lang w:val="kk-KZ"/>
        </w:rPr>
      </w:pPr>
      <w:r w:rsidRPr="0017582C">
        <w:rPr>
          <w:rFonts w:cs="Times New Roman"/>
          <w:b/>
          <w:sz w:val="28"/>
          <w:szCs w:val="28"/>
          <w:lang w:val="kk-KZ"/>
        </w:rPr>
        <w:t>Бақылау сұрақтары:</w:t>
      </w:r>
    </w:p>
    <w:p w:rsidR="00911922" w:rsidRPr="0017582C" w:rsidRDefault="00911922" w:rsidP="002D5F60">
      <w:pPr>
        <w:pStyle w:val="Textbody"/>
        <w:widowControl/>
        <w:numPr>
          <w:ilvl w:val="0"/>
          <w:numId w:val="13"/>
        </w:numPr>
        <w:spacing w:after="150"/>
        <w:contextualSpacing/>
        <w:jc w:val="both"/>
        <w:rPr>
          <w:rFonts w:cs="Times New Roman"/>
          <w:sz w:val="28"/>
          <w:szCs w:val="28"/>
          <w:lang w:val="kk-KZ"/>
        </w:rPr>
      </w:pPr>
      <w:r w:rsidRPr="0017582C">
        <w:rPr>
          <w:rFonts w:cs="Times New Roman"/>
          <w:sz w:val="28"/>
          <w:szCs w:val="28"/>
          <w:lang w:val="kk-KZ"/>
        </w:rPr>
        <w:t xml:space="preserve">Ұрпақ </w:t>
      </w:r>
      <w:r w:rsidRPr="0017582C">
        <w:rPr>
          <w:rFonts w:cs="Times New Roman"/>
          <w:sz w:val="28"/>
          <w:szCs w:val="28"/>
        </w:rPr>
        <w:t>–</w:t>
      </w:r>
      <w:r w:rsidRPr="0017582C">
        <w:rPr>
          <w:rFonts w:cs="Times New Roman"/>
          <w:sz w:val="28"/>
          <w:szCs w:val="28"/>
          <w:lang w:val="kk-KZ"/>
        </w:rPr>
        <w:t xml:space="preserve"> әлеуметтік-жастық категория</w:t>
      </w:r>
    </w:p>
    <w:p w:rsidR="00911922" w:rsidRPr="0017582C" w:rsidRDefault="00911922" w:rsidP="002D5F60">
      <w:pPr>
        <w:pStyle w:val="Textbody"/>
        <w:widowControl/>
        <w:numPr>
          <w:ilvl w:val="0"/>
          <w:numId w:val="13"/>
        </w:numPr>
        <w:spacing w:after="150"/>
        <w:contextualSpacing/>
        <w:jc w:val="both"/>
        <w:rPr>
          <w:rFonts w:cs="Times New Roman"/>
          <w:sz w:val="28"/>
          <w:szCs w:val="28"/>
          <w:lang w:val="kk-KZ"/>
        </w:rPr>
      </w:pPr>
      <w:r w:rsidRPr="0017582C">
        <w:rPr>
          <w:rFonts w:cs="Times New Roman"/>
          <w:sz w:val="28"/>
          <w:szCs w:val="28"/>
          <w:lang w:val="kk-KZ"/>
        </w:rPr>
        <w:t>Ұрпақ – әлеуметтік-тарихи құбылыс ретінде</w:t>
      </w:r>
    </w:p>
    <w:p w:rsidR="002D5F60" w:rsidRDefault="00911922" w:rsidP="002D5F60">
      <w:pPr>
        <w:pStyle w:val="Textbody"/>
        <w:widowControl/>
        <w:numPr>
          <w:ilvl w:val="0"/>
          <w:numId w:val="13"/>
        </w:numPr>
        <w:spacing w:after="150"/>
        <w:contextualSpacing/>
        <w:jc w:val="both"/>
        <w:rPr>
          <w:rFonts w:cs="Times New Roman"/>
          <w:sz w:val="28"/>
          <w:szCs w:val="28"/>
          <w:lang w:val="kk-KZ"/>
        </w:rPr>
      </w:pPr>
      <w:r w:rsidRPr="0017582C">
        <w:rPr>
          <w:rFonts w:cs="Times New Roman"/>
          <w:sz w:val="28"/>
          <w:szCs w:val="28"/>
          <w:lang w:val="kk-KZ"/>
        </w:rPr>
        <w:t>Ұрпақ мәселесіне әлеуметтанулық бағыттағы көзқарас</w:t>
      </w:r>
    </w:p>
    <w:p w:rsidR="002D5F60" w:rsidRDefault="002D5F60" w:rsidP="002D5F60">
      <w:pPr>
        <w:pStyle w:val="Textbody"/>
        <w:widowControl/>
        <w:spacing w:after="150"/>
        <w:ind w:left="720"/>
        <w:contextualSpacing/>
        <w:jc w:val="both"/>
        <w:rPr>
          <w:rFonts w:cs="Times New Roman"/>
          <w:sz w:val="28"/>
          <w:szCs w:val="28"/>
          <w:lang w:val="kk-KZ"/>
        </w:rPr>
      </w:pPr>
    </w:p>
    <w:p w:rsidR="002577BC" w:rsidRPr="002D5F60" w:rsidRDefault="000A1C74" w:rsidP="002D5F60">
      <w:pPr>
        <w:pStyle w:val="Textbody"/>
        <w:widowControl/>
        <w:spacing w:after="150"/>
        <w:ind w:left="720"/>
        <w:contextualSpacing/>
        <w:jc w:val="center"/>
        <w:rPr>
          <w:rFonts w:cs="Times New Roman"/>
          <w:sz w:val="28"/>
          <w:szCs w:val="28"/>
          <w:lang w:val="kk-KZ"/>
        </w:rPr>
      </w:pPr>
      <w:r w:rsidRPr="002D5F60">
        <w:rPr>
          <w:rFonts w:cs="Times New Roman"/>
          <w:b/>
          <w:sz w:val="28"/>
          <w:szCs w:val="28"/>
          <w:lang w:val="kk-KZ"/>
        </w:rPr>
        <w:t>Әдебиеттер</w:t>
      </w:r>
      <w:r w:rsidR="002577BC" w:rsidRPr="002D5F60">
        <w:rPr>
          <w:rFonts w:cs="Times New Roman"/>
          <w:b/>
          <w:sz w:val="28"/>
          <w:szCs w:val="28"/>
          <w:lang w:val="kk-KZ"/>
        </w:rPr>
        <w:t>:</w:t>
      </w:r>
    </w:p>
    <w:p w:rsidR="002D5F60" w:rsidRDefault="000A1C74" w:rsidP="00E61835">
      <w:pPr>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w:t>
      </w:r>
    </w:p>
    <w:p w:rsidR="002D5F60" w:rsidRDefault="000A1C74" w:rsidP="00E61835">
      <w:pPr>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w:t>
      </w:r>
      <w:r w:rsidR="002D5F60">
        <w:rPr>
          <w:rFonts w:cs="Times New Roman"/>
          <w:sz w:val="28"/>
          <w:szCs w:val="28"/>
          <w:lang w:val="kk-KZ"/>
        </w:rPr>
        <w:t>ің «Қазақстан-2050» стратегиясы</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0A1C74" w:rsidRPr="0017582C" w:rsidRDefault="000A1C74" w:rsidP="00E61835">
      <w:pPr>
        <w:pStyle w:val="Standard"/>
        <w:ind w:firstLine="708"/>
        <w:contextualSpacing/>
        <w:jc w:val="both"/>
        <w:rPr>
          <w:rFonts w:cs="Times New Roman"/>
          <w:sz w:val="28"/>
          <w:szCs w:val="28"/>
          <w:lang w:val="kk-KZ"/>
        </w:rPr>
      </w:pPr>
    </w:p>
    <w:p w:rsidR="000A1C74" w:rsidRPr="0017582C" w:rsidRDefault="000A1C74" w:rsidP="00E61835">
      <w:pPr>
        <w:pStyle w:val="Standard"/>
        <w:ind w:firstLine="708"/>
        <w:contextualSpacing/>
        <w:jc w:val="both"/>
        <w:rPr>
          <w:rFonts w:cs="Times New Roman"/>
          <w:sz w:val="28"/>
          <w:szCs w:val="28"/>
          <w:lang w:val="kk-KZ"/>
        </w:rPr>
      </w:pPr>
    </w:p>
    <w:p w:rsidR="002577BC" w:rsidRPr="0017582C" w:rsidRDefault="002577BC" w:rsidP="00E61835">
      <w:pPr>
        <w:pStyle w:val="Standard"/>
        <w:contextualSpacing/>
        <w:jc w:val="both"/>
        <w:rPr>
          <w:rFonts w:cs="Times New Roman"/>
          <w:sz w:val="28"/>
          <w:szCs w:val="28"/>
          <w:lang w:val="kk-KZ"/>
        </w:rPr>
      </w:pPr>
    </w:p>
    <w:p w:rsidR="00736910" w:rsidRPr="0017582C" w:rsidRDefault="00736910" w:rsidP="00E61835">
      <w:pPr>
        <w:pStyle w:val="Textbody"/>
        <w:widowControl/>
        <w:spacing w:after="150"/>
        <w:contextualSpacing/>
        <w:jc w:val="both"/>
        <w:rPr>
          <w:rFonts w:cs="Times New Roman"/>
          <w:b/>
          <w:sz w:val="28"/>
          <w:szCs w:val="28"/>
          <w:lang w:val="kk-KZ"/>
        </w:rPr>
      </w:pPr>
      <w:r w:rsidRPr="0017582C">
        <w:rPr>
          <w:rFonts w:cs="Times New Roman"/>
          <w:b/>
          <w:sz w:val="28"/>
          <w:szCs w:val="28"/>
          <w:lang w:val="kk-KZ"/>
        </w:rPr>
        <w:t>Дәріс 14. Мемлекеттің жас дарындарды қолдау және шындау мәселесі</w:t>
      </w:r>
    </w:p>
    <w:p w:rsidR="00736910" w:rsidRDefault="00736910" w:rsidP="00E61835">
      <w:pPr>
        <w:pStyle w:val="Textbody"/>
        <w:widowControl/>
        <w:spacing w:after="150"/>
        <w:contextualSpacing/>
        <w:jc w:val="both"/>
        <w:rPr>
          <w:rFonts w:cs="Times New Roman"/>
          <w:b/>
          <w:sz w:val="28"/>
          <w:szCs w:val="28"/>
          <w:lang w:val="kk-KZ"/>
        </w:rPr>
      </w:pPr>
    </w:p>
    <w:p w:rsidR="00DF6D95" w:rsidRPr="00DF6D95" w:rsidRDefault="00DF6D95" w:rsidP="00DF6D95">
      <w:pPr>
        <w:pStyle w:val="a4"/>
        <w:ind w:left="0"/>
        <w:contextualSpacing/>
        <w:jc w:val="both"/>
        <w:rPr>
          <w:sz w:val="28"/>
          <w:szCs w:val="28"/>
          <w:lang w:val="kk-KZ"/>
        </w:rPr>
      </w:pPr>
      <w:r>
        <w:rPr>
          <w:b/>
          <w:sz w:val="28"/>
          <w:szCs w:val="28"/>
          <w:lang w:val="kk-KZ"/>
        </w:rPr>
        <w:t>Мақсаты</w:t>
      </w:r>
      <w:r w:rsidRPr="00DF6D95">
        <w:rPr>
          <w:b/>
          <w:sz w:val="28"/>
          <w:szCs w:val="28"/>
          <w:lang w:val="kk-KZ"/>
        </w:rPr>
        <w:t>:</w:t>
      </w:r>
      <w:r>
        <w:rPr>
          <w:b/>
          <w:sz w:val="28"/>
          <w:szCs w:val="28"/>
          <w:lang w:val="kk-KZ"/>
        </w:rPr>
        <w:t xml:space="preserve"> </w:t>
      </w:r>
      <w:r w:rsidRPr="00DF6D95">
        <w:rPr>
          <w:sz w:val="28"/>
          <w:szCs w:val="28"/>
          <w:lang w:val="kk-KZ"/>
        </w:rPr>
        <w:t>Жастардың</w:t>
      </w:r>
      <w:r>
        <w:rPr>
          <w:b/>
          <w:sz w:val="28"/>
          <w:szCs w:val="28"/>
          <w:lang w:val="kk-KZ"/>
        </w:rPr>
        <w:t xml:space="preserve"> </w:t>
      </w:r>
      <w:r w:rsidRPr="00DF6D95">
        <w:rPr>
          <w:sz w:val="28"/>
          <w:szCs w:val="28"/>
          <w:lang w:val="kk-KZ"/>
        </w:rPr>
        <w:t>дарындық нышандарын және қабілеттерінің ашылуына ықпал ету</w:t>
      </w:r>
    </w:p>
    <w:p w:rsidR="00DF6D95" w:rsidRPr="0031058E" w:rsidRDefault="00DF6D95" w:rsidP="00E61835">
      <w:pPr>
        <w:pStyle w:val="Textbody"/>
        <w:widowControl/>
        <w:spacing w:after="150"/>
        <w:contextualSpacing/>
        <w:jc w:val="both"/>
        <w:rPr>
          <w:rFonts w:cs="Times New Roman"/>
          <w:b/>
          <w:sz w:val="28"/>
          <w:szCs w:val="28"/>
          <w:lang w:val="kk-KZ"/>
        </w:rPr>
      </w:pPr>
    </w:p>
    <w:p w:rsidR="00736910" w:rsidRPr="0017582C" w:rsidRDefault="00736910" w:rsidP="002D5F60">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736910" w:rsidRPr="0017582C" w:rsidRDefault="00736910" w:rsidP="00E61835">
      <w:pPr>
        <w:pStyle w:val="Textbody"/>
        <w:widowControl/>
        <w:numPr>
          <w:ilvl w:val="0"/>
          <w:numId w:val="8"/>
        </w:numPr>
        <w:spacing w:after="150"/>
        <w:contextualSpacing/>
        <w:jc w:val="both"/>
        <w:rPr>
          <w:rFonts w:cs="Times New Roman"/>
          <w:sz w:val="28"/>
          <w:szCs w:val="28"/>
          <w:lang w:val="kk-KZ"/>
        </w:rPr>
      </w:pPr>
      <w:r w:rsidRPr="0017582C">
        <w:rPr>
          <w:rFonts w:cs="Times New Roman"/>
          <w:sz w:val="28"/>
          <w:szCs w:val="28"/>
          <w:lang w:val="kk-KZ"/>
        </w:rPr>
        <w:t>Жастардың даму мүмкіндіктерімен ашылуына жағдай жасау</w:t>
      </w:r>
    </w:p>
    <w:p w:rsidR="00736910" w:rsidRPr="0017582C" w:rsidRDefault="00736910" w:rsidP="00E61835">
      <w:pPr>
        <w:pStyle w:val="Textbody"/>
        <w:widowControl/>
        <w:numPr>
          <w:ilvl w:val="0"/>
          <w:numId w:val="8"/>
        </w:numPr>
        <w:spacing w:after="150"/>
        <w:contextualSpacing/>
        <w:jc w:val="both"/>
        <w:rPr>
          <w:rFonts w:cs="Times New Roman"/>
          <w:sz w:val="28"/>
          <w:szCs w:val="28"/>
          <w:lang w:val="kk-KZ"/>
        </w:rPr>
      </w:pPr>
      <w:r w:rsidRPr="0017582C">
        <w:rPr>
          <w:rFonts w:cs="Times New Roman"/>
          <w:sz w:val="28"/>
          <w:szCs w:val="28"/>
          <w:lang w:val="kk-KZ"/>
        </w:rPr>
        <w:t>Жастардың интеллектуалдық-шығарамашылық қуатын сақтау мен дамыту</w:t>
      </w:r>
    </w:p>
    <w:p w:rsidR="00736910" w:rsidRPr="0017582C" w:rsidRDefault="00736910" w:rsidP="00E61835">
      <w:pPr>
        <w:pStyle w:val="Textbody"/>
        <w:widowControl/>
        <w:numPr>
          <w:ilvl w:val="0"/>
          <w:numId w:val="8"/>
        </w:numPr>
        <w:spacing w:after="150"/>
        <w:contextualSpacing/>
        <w:jc w:val="both"/>
        <w:rPr>
          <w:rFonts w:cs="Times New Roman"/>
          <w:sz w:val="28"/>
          <w:szCs w:val="28"/>
          <w:lang w:val="kk-KZ"/>
        </w:rPr>
      </w:pPr>
      <w:r w:rsidRPr="0017582C">
        <w:rPr>
          <w:rFonts w:cs="Times New Roman"/>
          <w:sz w:val="28"/>
          <w:szCs w:val="28"/>
          <w:lang w:val="kk-KZ"/>
        </w:rPr>
        <w:t>Жалпы жастар шығармашылық ресурсын дамыту</w:t>
      </w:r>
    </w:p>
    <w:p w:rsidR="002D5F60" w:rsidRDefault="002D5F60" w:rsidP="00E61835">
      <w:pPr>
        <w:pStyle w:val="Textbody"/>
        <w:widowControl/>
        <w:spacing w:after="150"/>
        <w:contextualSpacing/>
        <w:jc w:val="both"/>
        <w:rPr>
          <w:rFonts w:cs="Times New Roman"/>
          <w:sz w:val="28"/>
          <w:szCs w:val="28"/>
          <w:lang w:val="kk-KZ"/>
        </w:rPr>
      </w:pPr>
    </w:p>
    <w:p w:rsidR="002D5F60" w:rsidRDefault="00AE38A3" w:rsidP="002D5F60">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 xml:space="preserve">Қазіргі уақытта, Қазақстан жастары қоғамның келешегін анықтаушы негізгі факторлардың бірі болып табылатын тұрғын халықтың үлкен әлеуметтік тобына айналған. Қоғамның барлық салаларындағы кең көлемді қайта өзгертулерден туындаған ахуалдар жастардың даму ерекшеліктері мен олардың қоғамның әлеуметтік құрылымындағы мәнін тағы бір қырынан аша түседі. Осы айтылғандардың барлығы жас ұрпақтың саналы қалыпьасуына, олардың әлеуметтік-экономикалық қайта өзгеру факторларының жастардың </w:t>
      </w:r>
      <w:r w:rsidRPr="0017582C">
        <w:rPr>
          <w:rFonts w:cs="Times New Roman"/>
          <w:sz w:val="28"/>
          <w:szCs w:val="28"/>
          <w:lang w:val="kk-KZ"/>
        </w:rPr>
        <w:lastRenderedPageBreak/>
        <w:t>қажеттіліктеріне, мүдделеріне, құндылық бағдарларына және әлеуметтік мінез-құлықтарына да айтарлықтай әсер ететіндігін көрсетті.</w:t>
      </w:r>
    </w:p>
    <w:p w:rsidR="002D5F60" w:rsidRDefault="00AE38A3" w:rsidP="002D5F60">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Жастар біздің қазіргі замандағы Қазақстан жағдайында жас азаматтардың алатын орны аса елеулі. Жастар қоғамның басым бөлігін құраушылар ғана емес, сонымен жас азаматтар қоғам өміріне, қоғамның саяси өмріне айтарлық ықпал ете алатын әлеуметтік-демографиялық топ. Әрбір жас азаматты елінің саяси хал-ахуалы, халықтың түрлі әлеуметтік қабаттарының заңдық қорғалуының құқықтық негіздері, елімізде жүргізіліп жатқан түрлі саяси реформалар мен заңдарға енгізілген өзгертулер мен толықтырулар, еліміздің сыртқы саяси жағдайы мен елдегі саяси жағдайы алаңдатуға міндетті. Сондықтан осы процестердің ішінде пайда болған қарым-қатынас пен өзара әрекеттестік жағдайы жастардың басты назарында болуға тиісті.</w:t>
      </w:r>
    </w:p>
    <w:p w:rsidR="002D5F60" w:rsidRDefault="00AE38A3" w:rsidP="002D5F60">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Жастардың саясатқа қатысуының ең өнімді үлгісіне жастардың қоғамдық ұйымдарына, саяси партияларға және өзін-өзі басқару органдарында қатысуды жатқызады.</w:t>
      </w:r>
    </w:p>
    <w:p w:rsidR="00AE38A3" w:rsidRDefault="00AE38A3" w:rsidP="002D5F60">
      <w:pPr>
        <w:pStyle w:val="Textbody"/>
        <w:widowControl/>
        <w:spacing w:after="150"/>
        <w:ind w:firstLine="360"/>
        <w:contextualSpacing/>
        <w:jc w:val="both"/>
        <w:rPr>
          <w:rFonts w:eastAsia="Times New Roman" w:cs="Times New Roman"/>
          <w:kern w:val="0"/>
          <w:sz w:val="28"/>
          <w:szCs w:val="28"/>
          <w:lang w:val="kk-KZ"/>
        </w:rPr>
      </w:pPr>
      <w:r w:rsidRPr="0017582C">
        <w:rPr>
          <w:rFonts w:cs="Times New Roman"/>
          <w:sz w:val="28"/>
          <w:szCs w:val="28"/>
          <w:lang w:val="kk-KZ"/>
        </w:rPr>
        <w:t>Соңғы жылдары еліміздің саяси саласындағы оқиғалардың тез дамуына қарамастан, жастардың көпшілігі республикадағы саяси ахуалдар сәтті және бірқалыпты (75,5%) деп бағалайды.</w:t>
      </w:r>
      <w:r w:rsidR="002D5F60">
        <w:rPr>
          <w:rFonts w:cs="Times New Roman"/>
          <w:sz w:val="28"/>
          <w:szCs w:val="28"/>
          <w:lang w:val="kk-KZ"/>
        </w:rPr>
        <w:t xml:space="preserve"> </w:t>
      </w:r>
      <w:r w:rsidRPr="0017582C">
        <w:rPr>
          <w:rFonts w:cs="Times New Roman"/>
          <w:sz w:val="28"/>
          <w:szCs w:val="28"/>
          <w:lang w:val="kk-KZ"/>
        </w:rPr>
        <w:t>Болашақта бүгінгі таңда өз ісін бастауға ниет білдірген жас адамдарды оқыту және оларға несие беру жөніндегі іске асырылып жатқан жобалар, шағын бизнес объектілерін қолдау, бағдарламалар шеңберіндегі өзіндік жұмысбастылық және аймақтық жастар бағдарламаларының жобалары республикада жұмыссыздық деңгейінің қықаруына оң ықпалын тигізеді.</w:t>
      </w:r>
      <w:r w:rsidR="002D5F60">
        <w:rPr>
          <w:rFonts w:cs="Times New Roman"/>
          <w:sz w:val="28"/>
          <w:szCs w:val="28"/>
          <w:lang w:val="kk-KZ"/>
        </w:rPr>
        <w:t xml:space="preserve"> </w:t>
      </w:r>
      <w:r w:rsidRPr="0017582C">
        <w:rPr>
          <w:rFonts w:cs="Times New Roman"/>
          <w:sz w:val="28"/>
          <w:szCs w:val="28"/>
          <w:lang w:val="kk-KZ"/>
        </w:rPr>
        <w:t>Сонымен қатар, қазақстандық жастардың саяси белсенді топтарын олардың саясатқа қатысу үлгілері бойынша анықтауға болады. Мәліметтер көрсеткендей, республиканың жас азаматтары қоғамдық-саяси институттармен демократиялық қарым-қатынас жасауға ниет білдіреді.</w:t>
      </w:r>
      <w:r w:rsidR="002D5F60">
        <w:rPr>
          <w:rFonts w:cs="Times New Roman"/>
          <w:sz w:val="28"/>
          <w:szCs w:val="28"/>
          <w:lang w:val="kk-KZ"/>
        </w:rPr>
        <w:t xml:space="preserve"> </w:t>
      </w:r>
      <w:r w:rsidRPr="0017582C">
        <w:rPr>
          <w:rFonts w:eastAsia="Times New Roman" w:cs="Times New Roman"/>
          <w:kern w:val="0"/>
          <w:sz w:val="28"/>
          <w:szCs w:val="28"/>
          <w:lang w:val="kk-KZ"/>
        </w:rPr>
        <w:t>Халықтың ежелден келе жатқан тарихын, дәстүрін, ділі мен дінін, рухани ата-баба мұрасымен терең таныстыру – білім саласының негізгі мақсаты. Қазіргі кезде білім мен тәрбие беру саласында ата-баба мұраларының алатын орны зор. Бүгінде біздің өмір сүріп отырған жаңа қоғамымызда діни ұстанымдардың рөлі мен мәртебесінің өзгергені жалпы діни құбылыстардың мемлекет пен қоғамға қарай бетбұрыс жасауынан көрінеді. Ол өзінің табиғаты жөнінен мемлекеттік емес, қоғамдық институт іспетті өмір сүріп келеді. Сондықтан, діннің шын мәніндегі өркениетті ізгі қасиеттерін, демократияны ұлықтайтын игі тұстарын таныту, оны тарату – халқымыздың рухани кемелдігін қалыптастырудың кепілі, ел қауіпсіздігінің арқауы болмақ</w:t>
      </w:r>
      <w:r w:rsidR="00DE2E9D">
        <w:rPr>
          <w:rFonts w:eastAsia="Times New Roman" w:cs="Times New Roman"/>
          <w:kern w:val="0"/>
          <w:sz w:val="28"/>
          <w:szCs w:val="28"/>
          <w:lang w:val="kk-KZ"/>
        </w:rPr>
        <w:t>.</w:t>
      </w:r>
    </w:p>
    <w:p w:rsidR="00DE2E9D" w:rsidRPr="00DE2E9D" w:rsidRDefault="00DE2E9D" w:rsidP="00DE2E9D">
      <w:pPr>
        <w:pStyle w:val="Textbody"/>
        <w:widowControl/>
        <w:spacing w:after="150"/>
        <w:ind w:firstLine="706"/>
        <w:contextualSpacing/>
        <w:jc w:val="both"/>
        <w:rPr>
          <w:rFonts w:cs="Times New Roman"/>
          <w:sz w:val="28"/>
          <w:szCs w:val="28"/>
          <w:lang w:val="kk-KZ"/>
        </w:rPr>
      </w:pPr>
      <w:r w:rsidRPr="00DE2E9D">
        <w:rPr>
          <w:rFonts w:cs="Times New Roman"/>
          <w:sz w:val="28"/>
          <w:szCs w:val="28"/>
          <w:lang w:val="kk-KZ"/>
        </w:rPr>
        <w:t>Мемлекеттiк әлеуметтiк тапсырыс шеңберiнде жастар ұйымдарының бастамаларын қолдау мемлекеттiк жастар саясатының басым бағыттарының бiрi болып табылды, өткен 7 жылда оның көлемi 10 еседен астам өстi.</w:t>
      </w:r>
    </w:p>
    <w:p w:rsidR="00DE2E9D" w:rsidRPr="00DE2E9D" w:rsidRDefault="00DE2E9D" w:rsidP="00DE2E9D">
      <w:pPr>
        <w:pStyle w:val="Textbody"/>
        <w:widowControl/>
        <w:spacing w:after="150"/>
        <w:contextualSpacing/>
        <w:jc w:val="both"/>
        <w:rPr>
          <w:rFonts w:cs="Times New Roman"/>
          <w:sz w:val="28"/>
          <w:szCs w:val="28"/>
          <w:lang w:val="kk-KZ"/>
        </w:rPr>
      </w:pPr>
      <w:r w:rsidRPr="00DE2E9D">
        <w:rPr>
          <w:rFonts w:cs="Times New Roman"/>
          <w:sz w:val="28"/>
          <w:szCs w:val="28"/>
          <w:lang w:val="kk-KZ"/>
        </w:rPr>
        <w:t>Бiлiм және ғылым министрлiгiнiң құрылымынан Жастар iсi комитетi мен Астана, Алматы қалаларының және облыстардың жастар саясаты мәселелерi бойынша басқармаларының құрылуы мемлекет пен жастардың өзара iс-қимыл жасау процестерiн жетiлдiрудiң келесi кезеңiне айналды.</w:t>
      </w:r>
    </w:p>
    <w:p w:rsidR="00DE2E9D" w:rsidRPr="00DE2E9D" w:rsidRDefault="00DE2E9D" w:rsidP="00DE2E9D">
      <w:pPr>
        <w:pStyle w:val="Textbody"/>
        <w:widowControl/>
        <w:spacing w:after="150"/>
        <w:ind w:firstLine="706"/>
        <w:contextualSpacing/>
        <w:jc w:val="both"/>
        <w:rPr>
          <w:rFonts w:cs="Times New Roman"/>
          <w:sz w:val="28"/>
          <w:szCs w:val="28"/>
          <w:lang w:val="kk-KZ"/>
        </w:rPr>
      </w:pPr>
      <w:r w:rsidRPr="00DE2E9D">
        <w:rPr>
          <w:rFonts w:cs="Times New Roman"/>
          <w:sz w:val="28"/>
          <w:szCs w:val="28"/>
          <w:lang w:val="kk-KZ"/>
        </w:rPr>
        <w:t xml:space="preserve">Жалпы алғанда, қазiргi уақытта әлеуметтiк-экономикалық жағдайларды жақсартуға, болашақ ұрпақтың қалыптасуы мен жан-жақты дамуына тек </w:t>
      </w:r>
      <w:r w:rsidRPr="00DE2E9D">
        <w:rPr>
          <w:rFonts w:cs="Times New Roman"/>
          <w:sz w:val="28"/>
          <w:szCs w:val="28"/>
          <w:lang w:val="kk-KZ"/>
        </w:rPr>
        <w:lastRenderedPageBreak/>
        <w:t xml:space="preserve">арнайы жастар бағдарламалары ғана емес, бүгiнде елiмiзде iске асырылып жатқан бiлiм берудi, денсаулық сақтауды, тiлдердi дамытудың, үдемелi индустриялық-инновациялық дамудың ауқымды мемлекеттiк бағдарламалары </w:t>
      </w:r>
      <w:r w:rsidRPr="0017582C">
        <w:rPr>
          <w:rFonts w:cs="Times New Roman"/>
          <w:sz w:val="28"/>
          <w:szCs w:val="28"/>
          <w:lang w:val="kk-KZ"/>
        </w:rPr>
        <w:t>бағытталған</w:t>
      </w:r>
      <w:r w:rsidRPr="00DE2E9D">
        <w:rPr>
          <w:rFonts w:cs="Times New Roman"/>
          <w:sz w:val="28"/>
          <w:szCs w:val="28"/>
          <w:lang w:val="kk-KZ"/>
        </w:rPr>
        <w:t>.</w:t>
      </w:r>
    </w:p>
    <w:p w:rsidR="00DE2E9D" w:rsidRPr="00DE2E9D" w:rsidRDefault="00DE2E9D" w:rsidP="00DE2E9D">
      <w:pPr>
        <w:pStyle w:val="Textbody"/>
        <w:widowControl/>
        <w:spacing w:after="150"/>
        <w:ind w:firstLine="706"/>
        <w:contextualSpacing/>
        <w:jc w:val="both"/>
        <w:rPr>
          <w:rFonts w:cs="Times New Roman"/>
          <w:sz w:val="28"/>
          <w:szCs w:val="28"/>
          <w:lang w:val="kk-KZ"/>
        </w:rPr>
      </w:pPr>
      <w:r w:rsidRPr="0017582C">
        <w:rPr>
          <w:rFonts w:cs="Times New Roman"/>
          <w:sz w:val="28"/>
          <w:szCs w:val="28"/>
          <w:lang w:val="kk-KZ"/>
        </w:rPr>
        <w:t>Қазақстандықтар – жасампаз және жас ұлт: республиканың әрбір екінші тұрғыны 30 жасқа толмаған жастар.</w:t>
      </w:r>
    </w:p>
    <w:p w:rsidR="00DE2E9D" w:rsidRPr="0017582C" w:rsidRDefault="00DE2E9D" w:rsidP="00DE2E9D">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Қазақстанда жастар жалпы халықтың 30 пайызын құрайды. Жастар саясаты туралы заң бойынша жастар- 14-29 жас аралығын қамтиды. Жастар саясатына берілген анықтама -мемлекет жүзеге асыратын және жастарды қолдауға бағытталған әлеуметтiк-экономикалық, саяси, ұйымдастырушылық және құқықтық шаралар жүйесi қызметінің аясы.</w:t>
      </w:r>
    </w:p>
    <w:p w:rsidR="00DE2E9D" w:rsidRPr="0017582C" w:rsidRDefault="00DE2E9D" w:rsidP="00DE2E9D">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Бүгінгі күні жастар мәселесіне көп көңіл бөлу қажеттігі жалпы мемлекет басымдылықтарының бірі ретінде қарастырылып отыр. Жастар - жас қуаттың, еңбек көзінің, идеялар мен тың ұстанымдардың бастамашысы, қоғамдағы қозғаушы күш және халықтың ең белсенді тобы. Сондықтан да жастар мәселесі – елдің болашағы</w:t>
      </w:r>
      <w:r w:rsidRPr="0017582C">
        <w:rPr>
          <w:rFonts w:cs="Times New Roman"/>
          <w:b/>
          <w:bCs/>
          <w:sz w:val="28"/>
          <w:szCs w:val="28"/>
          <w:lang w:val="kk-KZ"/>
        </w:rPr>
        <w:t xml:space="preserve"> </w:t>
      </w:r>
      <w:r w:rsidRPr="0017582C">
        <w:rPr>
          <w:rFonts w:cs="Times New Roman"/>
          <w:sz w:val="28"/>
          <w:szCs w:val="28"/>
          <w:lang w:val="kk-KZ"/>
        </w:rPr>
        <w:t>туралы мәселе</w:t>
      </w:r>
      <w:r w:rsidRPr="0017582C">
        <w:rPr>
          <w:rFonts w:cs="Times New Roman"/>
          <w:b/>
          <w:bCs/>
          <w:sz w:val="28"/>
          <w:szCs w:val="28"/>
          <w:lang w:val="kk-KZ"/>
        </w:rPr>
        <w:t xml:space="preserve">. </w:t>
      </w:r>
      <w:r w:rsidRPr="0017582C">
        <w:rPr>
          <w:rFonts w:cs="Times New Roman"/>
          <w:sz w:val="28"/>
          <w:szCs w:val="28"/>
          <w:lang w:val="kk-KZ"/>
        </w:rPr>
        <w:t>Кез-келген ел өзінің келешегін өскелең ұрпағымен байланыстырады. Әр ұрпақтың «Жастар-болашаққа апаратын алтын көпір»,- дейді дана халқымыз. Әрбір өскелең ұрпақ жеке қабілетіне және кәсіби біліміне сай қоғамымызда өз орнын табуы қажет.пешенесіне жазылған заман ағымы, кезең тынысы болады. Жастар еліміздің әлеуметтік, эканомикалық және қоғамдық өмірдің барлық салаларына қатыстылығы жағынан алғанда, болашағы зор қоғамның маңызды бөлшегі. Қазіргі таңда жаңа көзқараспен қарайтын жалынды жастардың еліміздің жаңару үдерістеріне белсене қатысып келеді. Еліміздің бүгінгі  жастары  жаңа жағдайда заманауи мемлекеттің жасап жатқан сындарлы саясатының арқасында алысқа қол сермеп, әлемдік деңгейдегі ұстанымды игеріп, келешектің кілтін өз қолдарына алуда.</w:t>
      </w:r>
    </w:p>
    <w:p w:rsidR="00DE2E9D" w:rsidRPr="0017582C" w:rsidRDefault="00DE2E9D" w:rsidP="00DE2E9D">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Мемлекеттік жастар саясаты Конституцияда және Қазақстан Республикасының аумағында қолданылатын өзге де нормативтік құқықтық актілерде бекітілген жас адамның, саяси, әлеуметтік-экономикалық, жеке құқықтары мен бостандықтарын толық тануға негізделеді.</w:t>
      </w:r>
    </w:p>
    <w:p w:rsidR="00DE2E9D" w:rsidRPr="0017582C" w:rsidRDefault="00DE2E9D" w:rsidP="00DE2E9D">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Заңда белгіленген тәртіптен тыс жас азаматтың қайсыбір бостандықтары мен құқықтарына шектеулер енгізуге, өзге жастағы азаматтар міндеттерімен салыстырғанда қосымша міндеттер жүктеуге жол берілмейді.</w:t>
      </w:r>
    </w:p>
    <w:p w:rsidR="00DE2E9D" w:rsidRPr="0017582C" w:rsidRDefault="00DE2E9D" w:rsidP="00DE2E9D">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 xml:space="preserve"> 18 жасқа (кәмелеттік жасқа) толмаған тұлғалар мемлекеттің айырықша қамқорлығында болуға тиіс. Бұл ретте мемлекет кәмелетке толмағандардың жастығына орай өз әрекеттеріне толыққанды баға бере алмайтындығын, мұның өзі олардың қосымша құқықтар мен заңдық жауапкершіліктер алу мүмкіндіктерін шектейтіндігін басшылыққа алады.</w:t>
      </w:r>
    </w:p>
    <w:p w:rsidR="00DE2E9D" w:rsidRPr="0017582C" w:rsidRDefault="00DE2E9D" w:rsidP="00DE2E9D">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 xml:space="preserve"> Кәмелетке толмағандардың құқықтары мен мүдделерін барынша тиімді қорғау мақсатында дамыған елдерде қолданылып жүрген ювеналдық Әділет жүйесін (мамандандырылған соттар, жасөспірімдерге арналған жазасын өтеу орындары т.б.) қалыптастыру қажет. Атқарушы билік жүйесінің барлық деңгейіндегі тиісті құрылымдар кәмелетке толмағандар арасындағы қылмыстың, бетімен кетушілік пен өзге де тәртіп бұзушылықтың алдын алу, жетім балалардың, ата-ана қамқорлығынсыз қалған балалар мен жартыкеш </w:t>
      </w:r>
      <w:r w:rsidRPr="0017582C">
        <w:rPr>
          <w:rFonts w:cs="Times New Roman"/>
          <w:sz w:val="28"/>
          <w:szCs w:val="28"/>
          <w:lang w:val="kk-KZ"/>
        </w:rPr>
        <w:lastRenderedPageBreak/>
        <w:t>және сәтсіз отбасылардан шыққан балалардың құқықтары мен мүдделерін қорғау ауқымындағы кешенді шараларды үздіксіз жүзеге асырып отыруы тиіс. Ювеналдық Әділеттің қалыптасуы, жастарға арналған әлеуметтік қызмет мекемелерінің дамуы қоғам тұрақтылығын нығайтумен қатар, жастар ортасындағы түрлі шиеленісті төмендетіп, қоғамның жастар арасындағы құбылыстарға айтарлықтай белсенді ықпал етуіне мүмкіндік береді.</w:t>
      </w:r>
    </w:p>
    <w:p w:rsidR="00DE2E9D" w:rsidRPr="0017582C" w:rsidRDefault="00DE2E9D" w:rsidP="00DE2E9D">
      <w:pPr>
        <w:pStyle w:val="Textbody"/>
        <w:widowControl/>
        <w:shd w:val="clear" w:color="auto" w:fill="FFFFFF"/>
        <w:spacing w:after="225"/>
        <w:ind w:firstLine="706"/>
        <w:contextualSpacing/>
        <w:jc w:val="both"/>
        <w:rPr>
          <w:rFonts w:cs="Times New Roman"/>
          <w:sz w:val="28"/>
          <w:szCs w:val="28"/>
          <w:lang w:val="kk-KZ"/>
        </w:rPr>
      </w:pPr>
      <w:r w:rsidRPr="0017582C">
        <w:rPr>
          <w:rFonts w:cs="Times New Roman"/>
          <w:sz w:val="28"/>
          <w:szCs w:val="28"/>
          <w:lang w:val="kk-KZ"/>
        </w:rPr>
        <w:t xml:space="preserve"> Жастардың құқықтары мен мүдделерін қорғау қоғамдағы жалпы құқықтық мәдениетті көтеруді, жастар бойына Қазақстанның мемлекеттік дамуына негіз қалайтын идеяларға, Конституцияға, заңдарға құрмет сезімін дарытуды көздейді.</w:t>
      </w:r>
    </w:p>
    <w:p w:rsidR="00DE2E9D" w:rsidRPr="0017582C" w:rsidRDefault="00DE2E9D" w:rsidP="002D5F60">
      <w:pPr>
        <w:pStyle w:val="Textbody"/>
        <w:widowControl/>
        <w:spacing w:after="150"/>
        <w:ind w:firstLine="360"/>
        <w:contextualSpacing/>
        <w:jc w:val="both"/>
        <w:rPr>
          <w:rFonts w:eastAsia="Times New Roman" w:cs="Times New Roman"/>
          <w:kern w:val="0"/>
          <w:sz w:val="28"/>
          <w:szCs w:val="28"/>
          <w:lang w:val="kk-KZ"/>
        </w:rPr>
      </w:pPr>
    </w:p>
    <w:p w:rsidR="002577BC" w:rsidRPr="0017582C" w:rsidRDefault="002D5F60" w:rsidP="002D5F60">
      <w:pPr>
        <w:pStyle w:val="Standard"/>
        <w:contextualSpacing/>
        <w:jc w:val="center"/>
        <w:rPr>
          <w:rFonts w:cs="Times New Roman"/>
          <w:b/>
          <w:sz w:val="28"/>
          <w:szCs w:val="28"/>
          <w:lang w:val="kk-KZ"/>
        </w:rPr>
      </w:pPr>
      <w:r w:rsidRPr="002D5F60">
        <w:rPr>
          <w:rFonts w:cs="Times New Roman"/>
          <w:b/>
          <w:sz w:val="28"/>
          <w:szCs w:val="28"/>
          <w:lang w:val="kk-KZ"/>
        </w:rPr>
        <w:t>Б</w:t>
      </w:r>
      <w:r w:rsidR="002577BC" w:rsidRPr="0017582C">
        <w:rPr>
          <w:rFonts w:cs="Times New Roman"/>
          <w:b/>
          <w:sz w:val="28"/>
          <w:szCs w:val="28"/>
          <w:lang w:val="kk-KZ"/>
        </w:rPr>
        <w:t>ақылау сұрақтары:</w:t>
      </w:r>
    </w:p>
    <w:p w:rsidR="00911922" w:rsidRPr="0017582C" w:rsidRDefault="00911922" w:rsidP="002D5F60">
      <w:pPr>
        <w:pStyle w:val="Textbody"/>
        <w:widowControl/>
        <w:numPr>
          <w:ilvl w:val="0"/>
          <w:numId w:val="14"/>
        </w:numPr>
        <w:spacing w:after="150"/>
        <w:ind w:left="0" w:firstLine="0"/>
        <w:contextualSpacing/>
        <w:jc w:val="both"/>
        <w:rPr>
          <w:rFonts w:cs="Times New Roman"/>
          <w:sz w:val="28"/>
          <w:szCs w:val="28"/>
          <w:lang w:val="kk-KZ"/>
        </w:rPr>
      </w:pPr>
      <w:r w:rsidRPr="0017582C">
        <w:rPr>
          <w:rFonts w:cs="Times New Roman"/>
          <w:sz w:val="28"/>
          <w:szCs w:val="28"/>
          <w:lang w:val="kk-KZ"/>
        </w:rPr>
        <w:t>Жастардың даму мүмкіндіктерімен ашылуына жағдай жасау</w:t>
      </w:r>
    </w:p>
    <w:p w:rsidR="00911922" w:rsidRPr="0017582C" w:rsidRDefault="00911922" w:rsidP="002D5F60">
      <w:pPr>
        <w:pStyle w:val="Textbody"/>
        <w:widowControl/>
        <w:numPr>
          <w:ilvl w:val="0"/>
          <w:numId w:val="14"/>
        </w:numPr>
        <w:spacing w:after="150"/>
        <w:ind w:left="0" w:firstLine="0"/>
        <w:contextualSpacing/>
        <w:jc w:val="both"/>
        <w:rPr>
          <w:rFonts w:cs="Times New Roman"/>
          <w:sz w:val="28"/>
          <w:szCs w:val="28"/>
          <w:lang w:val="kk-KZ"/>
        </w:rPr>
      </w:pPr>
      <w:r w:rsidRPr="0017582C">
        <w:rPr>
          <w:rFonts w:cs="Times New Roman"/>
          <w:sz w:val="28"/>
          <w:szCs w:val="28"/>
          <w:lang w:val="kk-KZ"/>
        </w:rPr>
        <w:t>Жастардың интеллектуалдық-шығарамашылық қуатын сақтау мен дамыту</w:t>
      </w:r>
    </w:p>
    <w:p w:rsidR="002D5F60" w:rsidRPr="002D5F60" w:rsidRDefault="00911922" w:rsidP="002D5F60">
      <w:pPr>
        <w:pStyle w:val="Textbody"/>
        <w:widowControl/>
        <w:numPr>
          <w:ilvl w:val="0"/>
          <w:numId w:val="14"/>
        </w:numPr>
        <w:spacing w:after="150"/>
        <w:ind w:left="0" w:firstLine="0"/>
        <w:contextualSpacing/>
        <w:jc w:val="both"/>
        <w:rPr>
          <w:rFonts w:cs="Times New Roman"/>
          <w:b/>
          <w:sz w:val="28"/>
          <w:szCs w:val="28"/>
          <w:lang w:val="kk-KZ"/>
        </w:rPr>
      </w:pPr>
      <w:r w:rsidRPr="002D5F60">
        <w:rPr>
          <w:rFonts w:cs="Times New Roman"/>
          <w:sz w:val="28"/>
          <w:szCs w:val="28"/>
          <w:lang w:val="kk-KZ"/>
        </w:rPr>
        <w:t>Жалпы жастар шығармашылық ресурсын дамыту</w:t>
      </w:r>
    </w:p>
    <w:p w:rsidR="002D5F60" w:rsidRPr="002D5F60" w:rsidRDefault="002D5F60" w:rsidP="002D5F60">
      <w:pPr>
        <w:pStyle w:val="Textbody"/>
        <w:widowControl/>
        <w:spacing w:after="150"/>
        <w:contextualSpacing/>
        <w:jc w:val="both"/>
        <w:rPr>
          <w:rFonts w:cs="Times New Roman"/>
          <w:b/>
          <w:sz w:val="28"/>
          <w:szCs w:val="28"/>
          <w:lang w:val="kk-KZ"/>
        </w:rPr>
      </w:pPr>
    </w:p>
    <w:p w:rsidR="0031058E" w:rsidRDefault="0031058E" w:rsidP="006C52F0">
      <w:pPr>
        <w:pStyle w:val="Textbody"/>
        <w:widowControl/>
        <w:spacing w:after="150"/>
        <w:ind w:left="1428"/>
        <w:contextualSpacing/>
        <w:jc w:val="center"/>
        <w:rPr>
          <w:rFonts w:cs="Times New Roman"/>
          <w:b/>
          <w:sz w:val="28"/>
          <w:szCs w:val="28"/>
          <w:lang w:val="kk-KZ"/>
        </w:rPr>
      </w:pPr>
    </w:p>
    <w:p w:rsidR="0031058E" w:rsidRDefault="0031058E" w:rsidP="006C52F0">
      <w:pPr>
        <w:pStyle w:val="Textbody"/>
        <w:widowControl/>
        <w:spacing w:after="150"/>
        <w:ind w:left="1428"/>
        <w:contextualSpacing/>
        <w:jc w:val="center"/>
        <w:rPr>
          <w:rFonts w:cs="Times New Roman"/>
          <w:b/>
          <w:sz w:val="28"/>
          <w:szCs w:val="28"/>
          <w:lang w:val="kk-KZ"/>
        </w:rPr>
      </w:pPr>
    </w:p>
    <w:p w:rsidR="006C52F0" w:rsidRDefault="000A1C74" w:rsidP="0031058E">
      <w:pPr>
        <w:pStyle w:val="Textbody"/>
        <w:widowControl/>
        <w:spacing w:after="150"/>
        <w:contextualSpacing/>
        <w:jc w:val="center"/>
        <w:rPr>
          <w:rFonts w:cs="Times New Roman"/>
          <w:b/>
          <w:sz w:val="28"/>
          <w:szCs w:val="28"/>
          <w:lang w:val="kk-KZ"/>
        </w:rPr>
      </w:pPr>
      <w:r w:rsidRPr="002D5F60">
        <w:rPr>
          <w:rFonts w:cs="Times New Roman"/>
          <w:b/>
          <w:sz w:val="28"/>
          <w:szCs w:val="28"/>
          <w:lang w:val="kk-KZ"/>
        </w:rPr>
        <w:t>Әдебиеттер</w:t>
      </w:r>
      <w:r w:rsidR="002577BC" w:rsidRPr="002D5F60">
        <w:rPr>
          <w:rFonts w:cs="Times New Roman"/>
          <w:b/>
          <w:sz w:val="28"/>
          <w:szCs w:val="28"/>
          <w:lang w:val="kk-KZ"/>
        </w:rPr>
        <w:t>:</w:t>
      </w:r>
    </w:p>
    <w:p w:rsidR="000A1C74" w:rsidRPr="0017582C" w:rsidRDefault="000A1C74" w:rsidP="006C52F0">
      <w:pPr>
        <w:pStyle w:val="Textbody"/>
        <w:widowControl/>
        <w:spacing w:after="150"/>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                                                     2.Қазақстан Республикасының Президенті- Елбасы Н.Ә. Назарбаевтің «Қазақстан-2050» стратегиясы                                                                                 3. «ҚР мемлекеттік жастар саясаты туралы» концепциясы, 09.02.2015 г. No 285-V.</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0A1C74" w:rsidRPr="0017582C" w:rsidRDefault="000A1C74" w:rsidP="00E61835">
      <w:pPr>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0A1C74" w:rsidRPr="0017582C" w:rsidRDefault="000A1C74" w:rsidP="00E61835">
      <w:pPr>
        <w:pStyle w:val="Standard"/>
        <w:ind w:firstLine="708"/>
        <w:contextualSpacing/>
        <w:jc w:val="both"/>
        <w:rPr>
          <w:rFonts w:cs="Times New Roman"/>
          <w:sz w:val="28"/>
          <w:szCs w:val="28"/>
          <w:lang w:val="kk-KZ"/>
        </w:rPr>
      </w:pPr>
    </w:p>
    <w:p w:rsidR="000A1C74" w:rsidRPr="0017582C" w:rsidRDefault="000A1C74" w:rsidP="00E61835">
      <w:pPr>
        <w:pStyle w:val="Standard"/>
        <w:ind w:firstLine="708"/>
        <w:contextualSpacing/>
        <w:jc w:val="both"/>
        <w:rPr>
          <w:rFonts w:cs="Times New Roman"/>
          <w:sz w:val="28"/>
          <w:szCs w:val="28"/>
          <w:lang w:val="kk-KZ"/>
        </w:rPr>
      </w:pPr>
    </w:p>
    <w:p w:rsidR="002577BC" w:rsidRPr="0017582C" w:rsidRDefault="002577BC" w:rsidP="00E61835">
      <w:pPr>
        <w:pStyle w:val="Textbody"/>
        <w:widowControl/>
        <w:spacing w:after="150"/>
        <w:contextualSpacing/>
        <w:jc w:val="both"/>
        <w:rPr>
          <w:rFonts w:cs="Times New Roman"/>
          <w:sz w:val="28"/>
          <w:szCs w:val="28"/>
          <w:lang w:val="kk-KZ"/>
        </w:rPr>
      </w:pPr>
    </w:p>
    <w:p w:rsidR="00476FFC" w:rsidRDefault="00FD594A" w:rsidP="00476FFC">
      <w:pPr>
        <w:pStyle w:val="Textbody"/>
        <w:widowControl/>
        <w:spacing w:after="150"/>
        <w:contextualSpacing/>
        <w:jc w:val="both"/>
        <w:rPr>
          <w:rFonts w:cs="Times New Roman"/>
          <w:b/>
          <w:sz w:val="28"/>
          <w:szCs w:val="28"/>
          <w:lang w:val="kk-KZ"/>
        </w:rPr>
      </w:pPr>
      <w:r w:rsidRPr="0017582C">
        <w:rPr>
          <w:rFonts w:cs="Times New Roman"/>
          <w:b/>
          <w:sz w:val="28"/>
          <w:szCs w:val="28"/>
          <w:lang w:val="kk-KZ"/>
        </w:rPr>
        <w:t>Дәріс 15. Жастардың құқықтары мен бостандықтарының сақталуын қамтамассыз ету</w:t>
      </w:r>
    </w:p>
    <w:p w:rsidR="00476FFC" w:rsidRDefault="00476FFC" w:rsidP="00476FFC">
      <w:pPr>
        <w:pStyle w:val="Textbody"/>
        <w:widowControl/>
        <w:spacing w:after="150"/>
        <w:contextualSpacing/>
        <w:jc w:val="both"/>
        <w:rPr>
          <w:rFonts w:cs="Times New Roman"/>
          <w:b/>
          <w:sz w:val="28"/>
          <w:szCs w:val="28"/>
          <w:lang w:val="kk-KZ"/>
        </w:rPr>
      </w:pPr>
    </w:p>
    <w:p w:rsidR="00476FFC" w:rsidRPr="008102A9" w:rsidRDefault="00476FFC" w:rsidP="00476FFC">
      <w:pPr>
        <w:pStyle w:val="Textbody"/>
        <w:widowControl/>
        <w:spacing w:after="150"/>
        <w:contextualSpacing/>
        <w:jc w:val="both"/>
        <w:rPr>
          <w:b/>
          <w:sz w:val="28"/>
          <w:szCs w:val="28"/>
          <w:lang w:val="kk-KZ"/>
        </w:rPr>
      </w:pPr>
      <w:r>
        <w:rPr>
          <w:b/>
          <w:sz w:val="28"/>
          <w:szCs w:val="28"/>
          <w:lang w:val="kk-KZ"/>
        </w:rPr>
        <w:t>Мақсаты</w:t>
      </w:r>
      <w:r w:rsidRPr="008102A9">
        <w:rPr>
          <w:b/>
          <w:sz w:val="28"/>
          <w:szCs w:val="28"/>
          <w:lang w:val="kk-KZ"/>
        </w:rPr>
        <w:t>:</w:t>
      </w:r>
      <w:r w:rsidR="008102A9">
        <w:rPr>
          <w:b/>
          <w:sz w:val="28"/>
          <w:szCs w:val="28"/>
          <w:lang w:val="kk-KZ"/>
        </w:rPr>
        <w:t xml:space="preserve"> </w:t>
      </w:r>
      <w:r w:rsidR="008102A9" w:rsidRPr="008102A9">
        <w:rPr>
          <w:sz w:val="28"/>
          <w:szCs w:val="28"/>
          <w:lang w:val="kk-KZ"/>
        </w:rPr>
        <w:t>Азаматтық-құқықтық мәдениетті жас ұрпақтар санасына енгізу</w:t>
      </w:r>
    </w:p>
    <w:p w:rsidR="00FD594A" w:rsidRPr="0017582C" w:rsidRDefault="00FD594A" w:rsidP="00E61835">
      <w:pPr>
        <w:pStyle w:val="Textbody"/>
        <w:widowControl/>
        <w:spacing w:after="150"/>
        <w:contextualSpacing/>
        <w:jc w:val="both"/>
        <w:rPr>
          <w:rFonts w:cs="Times New Roman"/>
          <w:b/>
          <w:sz w:val="28"/>
          <w:szCs w:val="28"/>
          <w:lang w:val="kk-KZ"/>
        </w:rPr>
      </w:pPr>
    </w:p>
    <w:p w:rsidR="00FD594A" w:rsidRPr="0017582C" w:rsidRDefault="00FD594A" w:rsidP="006C52F0">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FD594A" w:rsidRPr="0017582C" w:rsidRDefault="00DE2C8F" w:rsidP="00E61835">
      <w:pPr>
        <w:pStyle w:val="Textbody"/>
        <w:widowControl/>
        <w:numPr>
          <w:ilvl w:val="0"/>
          <w:numId w:val="9"/>
        </w:numPr>
        <w:spacing w:after="150"/>
        <w:contextualSpacing/>
        <w:jc w:val="both"/>
        <w:rPr>
          <w:rFonts w:cs="Times New Roman"/>
          <w:sz w:val="28"/>
          <w:szCs w:val="28"/>
          <w:lang w:val="kk-KZ"/>
        </w:rPr>
      </w:pPr>
      <w:r>
        <w:rPr>
          <w:rFonts w:cs="Times New Roman"/>
          <w:sz w:val="28"/>
          <w:szCs w:val="28"/>
          <w:lang w:val="kk-KZ"/>
        </w:rPr>
        <w:t>К</w:t>
      </w:r>
      <w:r w:rsidR="00FD594A" w:rsidRPr="0017582C">
        <w:rPr>
          <w:rFonts w:cs="Times New Roman"/>
          <w:sz w:val="28"/>
          <w:szCs w:val="28"/>
          <w:lang w:val="kk-KZ"/>
        </w:rPr>
        <w:t>әмелеттік жасқа толмаған тұлғаларды ерекше қамқорлықта ұстау заңы</w:t>
      </w:r>
    </w:p>
    <w:p w:rsidR="00FD594A" w:rsidRPr="0017582C" w:rsidRDefault="00FD594A" w:rsidP="00E61835">
      <w:pPr>
        <w:pStyle w:val="Textbody"/>
        <w:widowControl/>
        <w:numPr>
          <w:ilvl w:val="0"/>
          <w:numId w:val="9"/>
        </w:numPr>
        <w:spacing w:after="150"/>
        <w:contextualSpacing/>
        <w:jc w:val="both"/>
        <w:rPr>
          <w:rFonts w:cs="Times New Roman"/>
          <w:sz w:val="28"/>
          <w:szCs w:val="28"/>
          <w:lang w:val="kk-KZ"/>
        </w:rPr>
      </w:pPr>
      <w:r w:rsidRPr="0017582C">
        <w:rPr>
          <w:rFonts w:cs="Times New Roman"/>
          <w:sz w:val="28"/>
          <w:szCs w:val="28"/>
          <w:lang w:val="kk-KZ"/>
        </w:rPr>
        <w:t xml:space="preserve">Мемлекеттік жастар саясатының </w:t>
      </w:r>
      <w:r w:rsidR="006B3BC2" w:rsidRPr="0017582C">
        <w:rPr>
          <w:rFonts w:cs="Times New Roman"/>
          <w:sz w:val="28"/>
          <w:szCs w:val="28"/>
          <w:lang w:val="kk-KZ"/>
        </w:rPr>
        <w:t>ҚР К</w:t>
      </w:r>
      <w:r w:rsidRPr="0017582C">
        <w:rPr>
          <w:rFonts w:cs="Times New Roman"/>
          <w:sz w:val="28"/>
          <w:szCs w:val="28"/>
          <w:lang w:val="kk-KZ"/>
        </w:rPr>
        <w:t>онституция</w:t>
      </w:r>
      <w:r w:rsidR="006B3BC2" w:rsidRPr="0017582C">
        <w:rPr>
          <w:rFonts w:cs="Times New Roman"/>
          <w:sz w:val="28"/>
          <w:szCs w:val="28"/>
          <w:lang w:val="kk-KZ"/>
        </w:rPr>
        <w:t>сы</w:t>
      </w:r>
      <w:r w:rsidRPr="0017582C">
        <w:rPr>
          <w:rFonts w:cs="Times New Roman"/>
          <w:sz w:val="28"/>
          <w:szCs w:val="28"/>
          <w:lang w:val="kk-KZ"/>
        </w:rPr>
        <w:t>мен сәйкестілігі</w:t>
      </w:r>
    </w:p>
    <w:p w:rsidR="006C52F0" w:rsidRDefault="00FD594A" w:rsidP="006C52F0">
      <w:pPr>
        <w:pStyle w:val="Textbody"/>
        <w:widowControl/>
        <w:numPr>
          <w:ilvl w:val="0"/>
          <w:numId w:val="9"/>
        </w:numPr>
        <w:spacing w:after="150"/>
        <w:contextualSpacing/>
        <w:jc w:val="both"/>
        <w:rPr>
          <w:rFonts w:cs="Times New Roman"/>
          <w:sz w:val="28"/>
          <w:szCs w:val="28"/>
          <w:lang w:val="kk-KZ"/>
        </w:rPr>
      </w:pPr>
      <w:r w:rsidRPr="0017582C">
        <w:rPr>
          <w:rFonts w:cs="Times New Roman"/>
          <w:sz w:val="28"/>
          <w:szCs w:val="28"/>
          <w:lang w:val="kk-KZ"/>
        </w:rPr>
        <w:t>Жастар саясатындағы құқықтық мәдениеттің орны</w:t>
      </w:r>
    </w:p>
    <w:p w:rsidR="006C52F0" w:rsidRDefault="006C52F0" w:rsidP="006C52F0">
      <w:pPr>
        <w:pStyle w:val="Textbody"/>
        <w:widowControl/>
        <w:spacing w:after="150"/>
        <w:ind w:left="720"/>
        <w:contextualSpacing/>
        <w:jc w:val="both"/>
        <w:rPr>
          <w:rFonts w:cs="Times New Roman"/>
          <w:sz w:val="28"/>
          <w:szCs w:val="28"/>
          <w:lang w:val="kk-KZ"/>
        </w:rPr>
      </w:pPr>
    </w:p>
    <w:p w:rsidR="006C52F0" w:rsidRDefault="00D02893" w:rsidP="006C52F0">
      <w:pPr>
        <w:pStyle w:val="Textbody"/>
        <w:widowControl/>
        <w:spacing w:after="150"/>
        <w:ind w:firstLine="360"/>
        <w:contextualSpacing/>
        <w:jc w:val="both"/>
        <w:rPr>
          <w:rFonts w:cs="Times New Roman"/>
          <w:sz w:val="28"/>
          <w:szCs w:val="28"/>
          <w:lang w:val="kk-KZ"/>
        </w:rPr>
      </w:pPr>
      <w:r w:rsidRPr="006C52F0">
        <w:rPr>
          <w:rFonts w:cs="Times New Roman"/>
          <w:sz w:val="28"/>
          <w:szCs w:val="28"/>
          <w:lang w:val="kk-KZ"/>
        </w:rPr>
        <w:t xml:space="preserve">Жастар қоғамда орын алып отырған әлеуметтік- экономикалық және мәдени өзгерістерге толыққынды араласқанда ғана тиісті нәтижелерге қол жеткізуге болады. Жастар дегеніміз – жас адамдардың әлеуметтік жағдайының ерекшеліктері, олардың қоғамның әлеуметтік құрылымындағы орны мен </w:t>
      </w:r>
      <w:r w:rsidRPr="006C52F0">
        <w:rPr>
          <w:rFonts w:cs="Times New Roman"/>
          <w:sz w:val="28"/>
          <w:szCs w:val="28"/>
          <w:lang w:val="kk-KZ"/>
        </w:rPr>
        <w:lastRenderedPageBreak/>
        <w:t xml:space="preserve">қызметі, ерекше құндылықтары мен мүдделері негізінде бөлінетін әлеуметтік - демографиялық топ. Ал, әлеуметтендіру дегеніміз - қоғамда қабылданған құндылықтарды, мінез-құлық үлгілерін бойға сіңіру, жеке тұлғаның қалыптасуы, оқу және еңбек ету үрдістері болып табылады. Аталған анықтамалар бізге арнайы жүргізілетін жастар саясатының қажеттігін көрсетеді. Мемлекетіміздің тұрақты даму үдерісіндегі шарттардың бірі – жас ұрпақтың әлеуметтік бағытталуы және азаматтық қалыптасуы үшін ұйымдастырушылық, әлеуметтік – экономикалық және құқықтық жағдайлар жасау және оларды нығайту. Мемлекеттік жастар саясатын жүзеге асыру жүйелі түрде келесі бағыттарда жүзеге асырылады: </w:t>
      </w:r>
    </w:p>
    <w:p w:rsidR="006C52F0" w:rsidRDefault="00D02893" w:rsidP="006C52F0">
      <w:pPr>
        <w:pStyle w:val="Textbody"/>
        <w:widowControl/>
        <w:numPr>
          <w:ilvl w:val="0"/>
          <w:numId w:val="15"/>
        </w:numPr>
        <w:spacing w:after="150"/>
        <w:contextualSpacing/>
        <w:jc w:val="both"/>
        <w:rPr>
          <w:rFonts w:cs="Times New Roman"/>
          <w:sz w:val="28"/>
          <w:szCs w:val="28"/>
          <w:lang w:val="kk-KZ"/>
        </w:rPr>
      </w:pPr>
      <w:r w:rsidRPr="006C52F0">
        <w:rPr>
          <w:rFonts w:cs="Times New Roman"/>
          <w:sz w:val="28"/>
          <w:szCs w:val="28"/>
          <w:lang w:val="kk-KZ"/>
        </w:rPr>
        <w:t>Жастар саясаты бойынша арнайы қабылданған заңнама;</w:t>
      </w:r>
    </w:p>
    <w:p w:rsidR="006C52F0" w:rsidRDefault="00D02893" w:rsidP="006C52F0">
      <w:pPr>
        <w:pStyle w:val="Textbody"/>
        <w:widowControl/>
        <w:numPr>
          <w:ilvl w:val="0"/>
          <w:numId w:val="15"/>
        </w:numPr>
        <w:spacing w:after="150"/>
        <w:contextualSpacing/>
        <w:jc w:val="both"/>
        <w:rPr>
          <w:rFonts w:cs="Times New Roman"/>
          <w:sz w:val="28"/>
          <w:szCs w:val="28"/>
          <w:lang w:val="kk-KZ"/>
        </w:rPr>
      </w:pPr>
      <w:r w:rsidRPr="006C52F0">
        <w:rPr>
          <w:rFonts w:cs="Times New Roman"/>
          <w:sz w:val="28"/>
          <w:szCs w:val="28"/>
          <w:lang w:val="kk-KZ"/>
        </w:rPr>
        <w:t>Жастар саясатын мемлекеттік екі тұрғыда реттеу;</w:t>
      </w:r>
    </w:p>
    <w:p w:rsidR="006C52F0" w:rsidRDefault="00D02893" w:rsidP="006C52F0">
      <w:pPr>
        <w:pStyle w:val="Textbody"/>
        <w:widowControl/>
        <w:numPr>
          <w:ilvl w:val="0"/>
          <w:numId w:val="15"/>
        </w:numPr>
        <w:spacing w:after="150"/>
        <w:contextualSpacing/>
        <w:jc w:val="both"/>
        <w:rPr>
          <w:rFonts w:cs="Times New Roman"/>
          <w:sz w:val="28"/>
          <w:szCs w:val="28"/>
          <w:lang w:val="kk-KZ"/>
        </w:rPr>
      </w:pPr>
      <w:r w:rsidRPr="006C52F0">
        <w:rPr>
          <w:rFonts w:cs="Times New Roman"/>
          <w:sz w:val="28"/>
          <w:szCs w:val="28"/>
          <w:lang w:val="kk-KZ"/>
        </w:rPr>
        <w:t xml:space="preserve">Жастар саясатын жоспарлы түрде жүзеге асыру. </w:t>
      </w:r>
    </w:p>
    <w:p w:rsidR="006C52F0" w:rsidRDefault="00D02893" w:rsidP="006C52F0">
      <w:pPr>
        <w:pStyle w:val="Textbody"/>
        <w:widowControl/>
        <w:spacing w:after="150"/>
        <w:ind w:firstLine="360"/>
        <w:contextualSpacing/>
        <w:jc w:val="both"/>
        <w:rPr>
          <w:rFonts w:cs="Times New Roman"/>
          <w:sz w:val="28"/>
          <w:szCs w:val="28"/>
          <w:lang w:val="kk-KZ"/>
        </w:rPr>
      </w:pPr>
      <w:r w:rsidRPr="006C52F0">
        <w:rPr>
          <w:rFonts w:cs="Times New Roman"/>
          <w:sz w:val="28"/>
          <w:szCs w:val="28"/>
          <w:lang w:val="kk-KZ"/>
        </w:rPr>
        <w:t>Кез- келген мемлекеттің алдына қойған мақсаттарына қол жеткізу жастарды толық қамтымайынша мүмкін емес. Жастарды әлеуметтендірудің қоғам дамуында алатын орны ерекше. Жастардың өмірі әлеуметтік-экономикалық, саяси жағдайлармен тікелей байланысты. Еліміздің нарықтық экономикаға көшуі кезінде кәсіби дұрыс бағдары болмаған көптеген азаматтардың экономика және заң мамандықтарын меңгеріп, бүгінде аталған саладағы мамандардың саны шектен тыс көбейіп, ал, өнеркәсіп үшін қажетті техникалық мамандардың жетіспеуі мемлекет тарапынан жастар саясатына қатысты кезінде жіберіп алған олқылықтардың бір көрінісі. Ал түрлі діни ағымдардың құрбаны болып, отбасына қасірет шектіріп жатқандар, жеңіл баюды көздеп қылмыстық істерге барып, өз келешегіне нүкте қойғандар саны да баршылық. Аталған өмірлік қарапайым мысалдар жастар саясатын дұрыс жүргізудің қоғам үшін маңыздылығын айқындап тұр. Жастарды әлеуметтендірудің жолдары:</w:t>
      </w:r>
    </w:p>
    <w:p w:rsidR="006C52F0" w:rsidRDefault="00D02893" w:rsidP="006C52F0">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Жастар-мәдениетті, дәстүрді, ата-баба мұрасын, дүниетанымын жалғастырушы ұрпақтар. Ата-баба мұрасын қастерлеп, мәдени құндылықтарын сақтай отырып, оны келешек ұрпаққа жеткізу әрбір азаматтың бойындағы міндеті. Әйгілі жазушы Мұхтар Әуезовтің «Ел болам десең – бе</w:t>
      </w:r>
      <w:r w:rsidRPr="0017582C">
        <w:rPr>
          <w:rFonts w:cs="Times New Roman"/>
          <w:sz w:val="28"/>
          <w:szCs w:val="28"/>
          <w:lang w:val="kk-KZ"/>
        </w:rPr>
        <w:softHyphen/>
        <w:t>сі</w:t>
      </w:r>
      <w:r w:rsidRPr="0017582C">
        <w:rPr>
          <w:rFonts w:cs="Times New Roman"/>
          <w:sz w:val="28"/>
          <w:szCs w:val="28"/>
          <w:lang w:val="kk-KZ"/>
        </w:rPr>
        <w:softHyphen/>
        <w:t>гіңді түзе» деген сөзінде сан-алуан астар бар екені анық. Демек, ұрпақтың дүниетанымы мен рухани байлығының сапалы болуы еліміз үшін маңызды. Осындай ұрпақ үшін маңызды міндеттерді атқару барысында біз жастар жоғарғы білімді бойымызға сіңірген, сапалы білім нәрімен сусындаған азаматтар болуымыз шарт. «Адамды білім сақтайды»,-деп А.Йүгінеки айтқандай мәдениеттің озық үлгілерін дамытып, сақтау барысында жастар білімінің, рухани байлығының алатын орны ерекше.</w:t>
      </w:r>
    </w:p>
    <w:p w:rsidR="006C52F0" w:rsidRDefault="00D02893" w:rsidP="006C52F0">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Қазір ХХІ ғасыр, ақпарат заманы. Тал бесікте тәрбиеленген ұл-қыздарымыз, буыны қатып есейе келе түрлі келеңсіз әрекеттер істеп жатады. Мәдениет дегеніміздің өзі тікелей адамға қатысты айтатын болсақ – тәрбие. Тәрбиесіз берілген ілім – адамзаттың жауы деп Әл Фараби бабамыз бекер айтпаса керек. Бүгінгі күні мәдениеттер арасында шегара жоқ. Себебі мәдениеттер арасындағы шегараны алып тастап отырған – интернет желісі. Бұл үдеріске ХХІ ғасыр жағдайында шек қоя алмаймыз. Қазақстан жас</w:t>
      </w:r>
      <w:r w:rsidRPr="0017582C">
        <w:rPr>
          <w:rFonts w:cs="Times New Roman"/>
          <w:b/>
          <w:bCs/>
          <w:sz w:val="28"/>
          <w:szCs w:val="28"/>
          <w:lang w:val="kk-KZ"/>
        </w:rPr>
        <w:t xml:space="preserve"> </w:t>
      </w:r>
      <w:r w:rsidRPr="0017582C">
        <w:rPr>
          <w:rFonts w:cs="Times New Roman"/>
          <w:sz w:val="28"/>
          <w:szCs w:val="28"/>
          <w:lang w:val="kk-KZ"/>
        </w:rPr>
        <w:t>мемлекет, құрылу мерзімі жағынан да,</w:t>
      </w:r>
      <w:r w:rsidRPr="0017582C">
        <w:rPr>
          <w:rFonts w:cs="Times New Roman"/>
          <w:b/>
          <w:bCs/>
          <w:sz w:val="28"/>
          <w:szCs w:val="28"/>
          <w:lang w:val="kk-KZ"/>
        </w:rPr>
        <w:t xml:space="preserve"> </w:t>
      </w:r>
      <w:r w:rsidRPr="0017582C">
        <w:rPr>
          <w:rFonts w:cs="Times New Roman"/>
          <w:sz w:val="28"/>
          <w:szCs w:val="28"/>
          <w:lang w:val="kk-KZ"/>
        </w:rPr>
        <w:t xml:space="preserve">демографиялық жағдайына қарай да. Яғни, қазіргі қазақ </w:t>
      </w:r>
      <w:r w:rsidRPr="0017582C">
        <w:rPr>
          <w:rFonts w:cs="Times New Roman"/>
          <w:sz w:val="28"/>
          <w:szCs w:val="28"/>
          <w:lang w:val="kk-KZ"/>
        </w:rPr>
        <w:lastRenderedPageBreak/>
        <w:t>қоғамының көпшілігі жастар. Кез-келген жағдайда жастар қауымы бұқаралық күш. Осындай жағдайда жастар тәрбиесі, мәдениеті алдыңғы орындағы мәселе болып саналады. Қазір ауылда болсын, қалада болсын жасөспірім жеткіншектердің аулаға шығып ойын ойнауы, содан кейін көшеде ұсақ-түйек құқық бұзушылық жағдайлары азайып келеді. Көпшілігі интернетке жіпсіз байланып қалған.</w:t>
      </w:r>
      <w:r w:rsidRPr="0017582C">
        <w:rPr>
          <w:rFonts w:cs="Times New Roman"/>
          <w:b/>
          <w:bCs/>
          <w:sz w:val="28"/>
          <w:szCs w:val="28"/>
          <w:lang w:val="kk-KZ"/>
        </w:rPr>
        <w:t xml:space="preserve"> </w:t>
      </w:r>
      <w:r w:rsidRPr="0017582C">
        <w:rPr>
          <w:rFonts w:cs="Times New Roman"/>
          <w:sz w:val="28"/>
          <w:szCs w:val="28"/>
          <w:lang w:val="kk-KZ"/>
        </w:rPr>
        <w:t>Интернетте қажет және қажет емес ақпарат көздері де бар. Жақсысын үйреніп, жаманынан жиреніп жатқан қазіргі жастар шамалы. Жалпы жастар не нәрсеге болсын еліктегіш. Жақсыға да, жаманға да. Кейбір қазақтың ұлттық менталитетіне жат батыстық т.б. өзге ұлтқа ғана тән қылықтарды солай болуымыз керек екен деп қабылдап алып, артынан өзгенің мазағына қалып жататын жәйттер де баршылық. Халқымыздың саны ары кетсе 17 млн. және олардың көпшілігі жастар.</w:t>
      </w:r>
    </w:p>
    <w:p w:rsidR="006C52F0" w:rsidRDefault="00D02893" w:rsidP="006C52F0">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Қазіргі кездегі жастарымыздың қадірлей алмай жүргені, ол – қоғамымыздағы бейбітшілік пен тұрақтылық. Халқымыз «семіздікті қой ғана көтереді» деген мәтел тағы бар. Бүгінде көпшілік жастарымыздың тәні де, жаны да әбден семіріп кеткен. Жастар ғана емес жалпы қоғамдағы адамдардың да. Еңбектеніп білім іздеу, талап қылу азайып барады, әйтеу шаршап жүреді, жайдары мінез, өмірге деген құлшыныс азайып барады. Үлкенге құрмет, кішіге ізет көрсету деген адамдық қасиет жоғалып барады, тұра ұрсысқысы келіп, шамданып жетпіс келі салмағымен жер тіреп тұрғандай болады. Қазақ «құдайдан қорықпағаннан қорық» деп бекер айтпаса керек. Бұның бәрі имансыздық, рухани азғындаудан туындаған кесірлер. Бір қиқым нан жесе де еңбектеніп, тер төгіп тапқысы келмейді. Бәрі аспаннан жауып тұрса дейді. Ішетін бір тамшы суыңның өзі қимылсыз, харекетсіз келмейтінін әр жас түсіну керек сияқты. Содан кейін қазір интернетке, айналасына қарап бәрі ғажап өмір сүріп жатыр неге мен аналар сияқты әлемнің түпкір-түпкіріне саяхат жасамаймын, неге мен бүйтпеймін менің қай жерім кем олардан деп құр қам-харекетсіз тыраштанады. Ол қыдырған, өйткен-бүйткен адамға ешнәрсе аспаннан жаумағанын еңбектеніп, талаптанып тапқаннан кейін келгенін түсінгіміз келмейді. Тек оңай жолмен, ауырдың үстімен, жеңілдің астымен жүріп сондай болғысы келеді. Мұның барлығы жеке мәдениеттің төмендігінен, рухани осалдықтан келіп туындайтын, ақыры адами құлдырауға апаратын кеселдер.</w:t>
      </w:r>
    </w:p>
    <w:p w:rsidR="006C52F0" w:rsidRDefault="00D02893" w:rsidP="006C52F0">
      <w:pPr>
        <w:pStyle w:val="Textbody"/>
        <w:widowControl/>
        <w:spacing w:after="150"/>
        <w:ind w:firstLine="360"/>
        <w:contextualSpacing/>
        <w:jc w:val="both"/>
        <w:rPr>
          <w:rFonts w:cs="Times New Roman"/>
          <w:sz w:val="28"/>
          <w:szCs w:val="28"/>
          <w:lang w:val="kk-KZ"/>
        </w:rPr>
      </w:pPr>
      <w:r w:rsidRPr="0017582C">
        <w:rPr>
          <w:rFonts w:cs="Times New Roman"/>
          <w:sz w:val="28"/>
          <w:szCs w:val="28"/>
          <w:lang w:val="kk-KZ"/>
        </w:rPr>
        <w:t>Мәдени өсу, білім, тәрбие болмай қазіргі жастардың өзін кемелдендіруі, қоғамды алға бастыруы мүмкін емес. Қазақ ұлтын алға бастыру да, артта қалдырып өзгеге құл қылу да жастардың қолында. Ол үшін қазіргі жастар әр істе, пікірде адамгершілік, парасаттылық жолын таңдағаны жөн.</w:t>
      </w:r>
    </w:p>
    <w:p w:rsidR="006C52F0" w:rsidRDefault="00D02893" w:rsidP="006C52F0">
      <w:pPr>
        <w:pStyle w:val="Textbody"/>
        <w:widowControl/>
        <w:spacing w:after="150"/>
        <w:ind w:firstLine="360"/>
        <w:contextualSpacing/>
        <w:jc w:val="both"/>
        <w:rPr>
          <w:rFonts w:cs="Times New Roman"/>
          <w:sz w:val="28"/>
          <w:szCs w:val="28"/>
          <w:lang w:val="kk-KZ"/>
        </w:rPr>
      </w:pPr>
      <w:r w:rsidRPr="006C52F0">
        <w:rPr>
          <w:rFonts w:cs="Times New Roman"/>
          <w:sz w:val="28"/>
          <w:szCs w:val="28"/>
          <w:lang w:val="kk-KZ"/>
        </w:rPr>
        <w:t xml:space="preserve">Әрбір қоғамның, өрбір отбасы үшың ертеңгі келбеті, ондағы жастардың қалай өсіп ержетуіне байланысты. Сондықтан, бүл мәселеге мән беру тұрмыстық-әлеуметтік көзқарас ғана емес, саяси салмағы бар үлкен міндеттердің бірі деп айтсақ, артық айтқандық емес. Кеше де солай болган, келешекте де солай бола береді. Қазақ халқы да ежелден "ат тұяғын тай басар" жастарының жайына бей-жай қараған жоқ. Сондықтан да ата-баба мирас еткен намыстылық, имандылық, отанды сүю, ынтымақ пен бірлікті берік сақтау үрдісі әлсіреген жоқ, қайта жаңғырьш, одан әрі жажасын тауып отырды. Ата буынның үмітін бала буын ақтай білді Қысқасы, ұяда не көрсе, ұшқанда соны ілді. Бүгінгі </w:t>
      </w:r>
      <w:r w:rsidRPr="006C52F0">
        <w:rPr>
          <w:rFonts w:cs="Times New Roman"/>
          <w:sz w:val="28"/>
          <w:szCs w:val="28"/>
          <w:lang w:val="kk-KZ"/>
        </w:rPr>
        <w:lastRenderedPageBreak/>
        <w:t>таңдағы жайлар мүлдем жауапты. Егемен елдің ертеңгі тағдыры, ең алдымен қазақты, барша Қазақстаңдықты тынымсыз ойландыруға тиіс.Оның басты өлшемі мынау: жастарымыз қалай өсіп келеді екен деген сауал. Олардың жан-дүниесінде қандай жасырулар бар? Не нәрсеге еліктейді, не нәрседен бой тартады? Ұлттық болмыстарға деген жанашырлықтары қандай? Міне, осы тектес сандаған сұрақтардың алдымызды кес-кестейтіні рас.</w:t>
      </w:r>
    </w:p>
    <w:p w:rsidR="006C52F0" w:rsidRDefault="00D02893" w:rsidP="006C52F0">
      <w:pPr>
        <w:pStyle w:val="Textbody"/>
        <w:widowControl/>
        <w:spacing w:after="150"/>
        <w:ind w:firstLine="360"/>
        <w:contextualSpacing/>
        <w:jc w:val="both"/>
        <w:rPr>
          <w:rFonts w:cs="Times New Roman"/>
          <w:sz w:val="28"/>
          <w:szCs w:val="28"/>
          <w:lang w:val="kk-KZ"/>
        </w:rPr>
      </w:pPr>
      <w:r w:rsidRPr="006C52F0">
        <w:rPr>
          <w:rFonts w:cs="Times New Roman"/>
          <w:sz w:val="28"/>
          <w:szCs w:val="28"/>
          <w:lang w:val="kk-KZ"/>
        </w:rPr>
        <w:t>Жастардың мүмкіндігіне қарай, қоғамдағы болып жатқан оқиғаларды өзін оқшау ұстамағаны жақсы. Өйткені, олар - елдің болашағы. Ата жолын жалғастыратын мұрагер. Бүгінгі аяқталмай жатқан істерді мөреге жеткізетін солар. Сол үшін де жастарға белсенділік, сергектік пен, кәсібилік өте керек. Және мұндай болу жастар табиғатына жарасатын мінез. "Егер біз лаулап жанбасақ..." деген тіркес бар. Сол тіркестің мағынасы әлі өз күшінде. Онда жастарымыздың әлеуметтік өмірге араласып, қатысьп түруы міндетті емес пе?</w:t>
      </w:r>
      <w:r w:rsidRPr="006C52F0">
        <w:rPr>
          <w:rFonts w:cs="Times New Roman"/>
          <w:sz w:val="28"/>
          <w:szCs w:val="28"/>
          <w:lang w:val="kk-KZ"/>
        </w:rPr>
        <w:br/>
        <w:t>Қолда бар дерекгерге қарап отырсақ, Қазақстан халқының басым бөлігі жастар дей аламыз. Ендеше, олар саясатта да шешуші рөл атқара алады. Себебі, жастар қоғамымыздың ең белсенді бөлігі. Барлық кезде осылай болған.</w:t>
      </w:r>
    </w:p>
    <w:p w:rsidR="006C52F0" w:rsidRDefault="006C52F0" w:rsidP="006C52F0">
      <w:pPr>
        <w:pStyle w:val="Textbody"/>
        <w:widowControl/>
        <w:spacing w:after="150"/>
        <w:ind w:firstLine="360"/>
        <w:contextualSpacing/>
        <w:jc w:val="both"/>
        <w:rPr>
          <w:rFonts w:cs="Times New Roman"/>
          <w:sz w:val="28"/>
          <w:szCs w:val="28"/>
          <w:lang w:val="kk-KZ"/>
        </w:rPr>
      </w:pPr>
    </w:p>
    <w:p w:rsidR="002577BC" w:rsidRPr="006C52F0" w:rsidRDefault="002577BC" w:rsidP="006C52F0">
      <w:pPr>
        <w:pStyle w:val="Textbody"/>
        <w:widowControl/>
        <w:spacing w:after="150"/>
        <w:ind w:firstLine="360"/>
        <w:contextualSpacing/>
        <w:jc w:val="center"/>
        <w:rPr>
          <w:rFonts w:cs="Times New Roman"/>
          <w:sz w:val="28"/>
          <w:szCs w:val="28"/>
          <w:lang w:val="kk-KZ"/>
        </w:rPr>
      </w:pPr>
      <w:r w:rsidRPr="0017582C">
        <w:rPr>
          <w:rFonts w:cs="Times New Roman"/>
          <w:b/>
          <w:sz w:val="28"/>
          <w:szCs w:val="28"/>
          <w:lang w:val="kk-KZ"/>
        </w:rPr>
        <w:t>Бақылау сұрақтары:</w:t>
      </w:r>
    </w:p>
    <w:p w:rsidR="004D0C77" w:rsidRPr="0017582C" w:rsidRDefault="00DE2C8F" w:rsidP="006C52F0">
      <w:pPr>
        <w:pStyle w:val="Textbody"/>
        <w:widowControl/>
        <w:numPr>
          <w:ilvl w:val="0"/>
          <w:numId w:val="16"/>
        </w:numPr>
        <w:spacing w:after="150"/>
        <w:contextualSpacing/>
        <w:jc w:val="both"/>
        <w:rPr>
          <w:rFonts w:cs="Times New Roman"/>
          <w:sz w:val="28"/>
          <w:szCs w:val="28"/>
          <w:lang w:val="kk-KZ"/>
        </w:rPr>
      </w:pPr>
      <w:r>
        <w:rPr>
          <w:rFonts w:cs="Times New Roman"/>
          <w:sz w:val="28"/>
          <w:szCs w:val="28"/>
          <w:lang w:val="kk-KZ"/>
        </w:rPr>
        <w:t>К</w:t>
      </w:r>
      <w:r w:rsidR="004D0C77" w:rsidRPr="0017582C">
        <w:rPr>
          <w:rFonts w:cs="Times New Roman"/>
          <w:sz w:val="28"/>
          <w:szCs w:val="28"/>
          <w:lang w:val="kk-KZ"/>
        </w:rPr>
        <w:t>әмелеттік</w:t>
      </w:r>
      <w:r>
        <w:rPr>
          <w:rFonts w:cs="Times New Roman"/>
          <w:sz w:val="28"/>
          <w:szCs w:val="28"/>
          <w:lang w:val="kk-KZ"/>
        </w:rPr>
        <w:t xml:space="preserve"> жасқа</w:t>
      </w:r>
      <w:r w:rsidR="004D0C77" w:rsidRPr="0017582C">
        <w:rPr>
          <w:rFonts w:cs="Times New Roman"/>
          <w:sz w:val="28"/>
          <w:szCs w:val="28"/>
          <w:lang w:val="kk-KZ"/>
        </w:rPr>
        <w:t xml:space="preserve"> толмаған тұлғаларды ерекше қамқорлықта ұстау заңы</w:t>
      </w:r>
    </w:p>
    <w:p w:rsidR="004D0C77" w:rsidRPr="0017582C" w:rsidRDefault="004D0C77" w:rsidP="006C52F0">
      <w:pPr>
        <w:pStyle w:val="Textbody"/>
        <w:widowControl/>
        <w:numPr>
          <w:ilvl w:val="0"/>
          <w:numId w:val="16"/>
        </w:numPr>
        <w:spacing w:after="150"/>
        <w:contextualSpacing/>
        <w:jc w:val="both"/>
        <w:rPr>
          <w:rFonts w:cs="Times New Roman"/>
          <w:sz w:val="28"/>
          <w:szCs w:val="28"/>
          <w:lang w:val="kk-KZ"/>
        </w:rPr>
      </w:pPr>
      <w:r w:rsidRPr="0017582C">
        <w:rPr>
          <w:rFonts w:cs="Times New Roman"/>
          <w:sz w:val="28"/>
          <w:szCs w:val="28"/>
          <w:lang w:val="kk-KZ"/>
        </w:rPr>
        <w:t>Мемлекеттік жастар саясатының ҚР Конституциясымен сәйкестілігі</w:t>
      </w:r>
    </w:p>
    <w:p w:rsidR="006C52F0" w:rsidRDefault="004D0C77" w:rsidP="006C52F0">
      <w:pPr>
        <w:pStyle w:val="Textbody"/>
        <w:widowControl/>
        <w:numPr>
          <w:ilvl w:val="0"/>
          <w:numId w:val="16"/>
        </w:numPr>
        <w:spacing w:after="150"/>
        <w:contextualSpacing/>
        <w:jc w:val="both"/>
        <w:rPr>
          <w:rFonts w:cs="Times New Roman"/>
          <w:sz w:val="28"/>
          <w:szCs w:val="28"/>
          <w:lang w:val="kk-KZ"/>
        </w:rPr>
      </w:pPr>
      <w:r w:rsidRPr="0017582C">
        <w:rPr>
          <w:rFonts w:cs="Times New Roman"/>
          <w:sz w:val="28"/>
          <w:szCs w:val="28"/>
          <w:lang w:val="kk-KZ"/>
        </w:rPr>
        <w:t>Жастар саясатындағы құқықтық мәдениеттің орны</w:t>
      </w:r>
    </w:p>
    <w:p w:rsidR="006C52F0" w:rsidRDefault="006C52F0" w:rsidP="006C52F0">
      <w:pPr>
        <w:pStyle w:val="Textbody"/>
        <w:widowControl/>
        <w:spacing w:after="150"/>
        <w:ind w:left="720"/>
        <w:contextualSpacing/>
        <w:jc w:val="both"/>
        <w:rPr>
          <w:rFonts w:cs="Times New Roman"/>
          <w:sz w:val="28"/>
          <w:szCs w:val="28"/>
          <w:lang w:val="kk-KZ"/>
        </w:rPr>
      </w:pPr>
    </w:p>
    <w:p w:rsidR="006C52F0" w:rsidRDefault="000A1C74" w:rsidP="006C52F0">
      <w:pPr>
        <w:pStyle w:val="Textbody"/>
        <w:widowControl/>
        <w:spacing w:after="150"/>
        <w:ind w:left="720"/>
        <w:contextualSpacing/>
        <w:jc w:val="center"/>
        <w:rPr>
          <w:rFonts w:cs="Times New Roman"/>
          <w:b/>
          <w:sz w:val="28"/>
          <w:szCs w:val="28"/>
          <w:lang w:val="kk-KZ"/>
        </w:rPr>
      </w:pPr>
      <w:r w:rsidRPr="006C52F0">
        <w:rPr>
          <w:rFonts w:cs="Times New Roman"/>
          <w:b/>
          <w:sz w:val="28"/>
          <w:szCs w:val="28"/>
          <w:lang w:val="kk-KZ"/>
        </w:rPr>
        <w:t>Ә</w:t>
      </w:r>
      <w:r w:rsidR="002577BC" w:rsidRPr="006C52F0">
        <w:rPr>
          <w:rFonts w:cs="Times New Roman"/>
          <w:b/>
          <w:sz w:val="28"/>
          <w:szCs w:val="28"/>
          <w:lang w:val="kk-KZ"/>
        </w:rPr>
        <w:t>дебиеттер:</w:t>
      </w:r>
    </w:p>
    <w:p w:rsidR="006C52F0" w:rsidRDefault="000A1C74" w:rsidP="006C52F0">
      <w:pPr>
        <w:pStyle w:val="Textbody"/>
        <w:widowControl/>
        <w:spacing w:after="150"/>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w:t>
      </w:r>
    </w:p>
    <w:p w:rsidR="006C52F0" w:rsidRDefault="000A1C74" w:rsidP="006C52F0">
      <w:pPr>
        <w:pStyle w:val="Textbody"/>
        <w:widowControl/>
        <w:spacing w:after="150"/>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Назарбаевтің «Қазақстан-2050» стратегиясы</w:t>
      </w:r>
    </w:p>
    <w:p w:rsidR="006C52F0" w:rsidRDefault="000A1C74" w:rsidP="006C52F0">
      <w:pPr>
        <w:pStyle w:val="Textbody"/>
        <w:widowControl/>
        <w:spacing w:after="150"/>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6C52F0" w:rsidRDefault="00677A19" w:rsidP="006C52F0">
      <w:pPr>
        <w:pStyle w:val="Textbody"/>
        <w:widowControl/>
        <w:spacing w:after="150"/>
        <w:contextualSpacing/>
        <w:jc w:val="both"/>
        <w:rPr>
          <w:rFonts w:cs="Times New Roman"/>
          <w:sz w:val="28"/>
          <w:szCs w:val="28"/>
          <w:lang w:val="kk-KZ"/>
        </w:rPr>
      </w:pPr>
      <w:r>
        <w:rPr>
          <w:rFonts w:cs="Times New Roman"/>
          <w:sz w:val="28"/>
          <w:szCs w:val="28"/>
          <w:lang w:val="kk-KZ"/>
        </w:rPr>
        <w:t>4.Студент жастарын ұлттық</w:t>
      </w:r>
      <w:r w:rsidR="000A1C74" w:rsidRPr="0017582C">
        <w:rPr>
          <w:rFonts w:cs="Times New Roman"/>
          <w:sz w:val="28"/>
          <w:szCs w:val="28"/>
          <w:lang w:val="kk-KZ"/>
        </w:rPr>
        <w:t xml:space="preserve"> тарбиенің концепциясы, Алматы 2010 ж.</w:t>
      </w:r>
    </w:p>
    <w:p w:rsidR="000A1C74" w:rsidRPr="0017582C" w:rsidRDefault="000A1C74" w:rsidP="00EA757F">
      <w:pPr>
        <w:pStyle w:val="Textbody"/>
        <w:widowControl/>
        <w:spacing w:after="150"/>
        <w:contextualSpacing/>
        <w:jc w:val="both"/>
        <w:rPr>
          <w:rFonts w:cs="Times New Roman"/>
          <w:sz w:val="28"/>
          <w:szCs w:val="28"/>
          <w:lang w:val="kk-KZ"/>
        </w:rPr>
      </w:pPr>
      <w:r w:rsidRPr="0017582C">
        <w:rPr>
          <w:rFonts w:cs="Times New Roman"/>
          <w:sz w:val="28"/>
          <w:szCs w:val="28"/>
          <w:lang w:val="kk-KZ"/>
        </w:rPr>
        <w:t>5.Сейтахметова Н.Л. Общенациональная идея Казахстана: опыт философско-политологического анализа. Казахстан-Спектр.-207.-С 103-1086.</w:t>
      </w:r>
    </w:p>
    <w:sectPr w:rsidR="000A1C74" w:rsidRPr="0017582C" w:rsidSect="00C66D86">
      <w:type w:val="continuous"/>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152" w:rsidRDefault="001E5152" w:rsidP="00C66D86">
      <w:r>
        <w:separator/>
      </w:r>
    </w:p>
  </w:endnote>
  <w:endnote w:type="continuationSeparator" w:id="0">
    <w:p w:rsidR="001E5152" w:rsidRDefault="001E5152" w:rsidP="00C66D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ndale Sans UI">
    <w:altName w:val="Times New Roman"/>
    <w:charset w:val="00"/>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KZ Times New Roman">
    <w:altName w:val="Times New Roman"/>
    <w:charset w:val="CC"/>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152" w:rsidRDefault="001E5152" w:rsidP="00CA0E1A">
      <w:pPr>
        <w:jc w:val="center"/>
      </w:pPr>
    </w:p>
  </w:footnote>
  <w:footnote w:type="continuationSeparator" w:id="0">
    <w:p w:rsidR="001E5152" w:rsidRDefault="001E5152" w:rsidP="00C66D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36FF"/>
    <w:multiLevelType w:val="hybridMultilevel"/>
    <w:tmpl w:val="83E0AA9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43ED3"/>
    <w:multiLevelType w:val="hybridMultilevel"/>
    <w:tmpl w:val="6548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EE0CCC"/>
    <w:multiLevelType w:val="hybridMultilevel"/>
    <w:tmpl w:val="4716A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CF5808"/>
    <w:multiLevelType w:val="hybridMultilevel"/>
    <w:tmpl w:val="6548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49661F"/>
    <w:multiLevelType w:val="hybridMultilevel"/>
    <w:tmpl w:val="6B200B4E"/>
    <w:lvl w:ilvl="0" w:tplc="1ACED2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310858"/>
    <w:multiLevelType w:val="hybridMultilevel"/>
    <w:tmpl w:val="4716A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3F17FB"/>
    <w:multiLevelType w:val="hybridMultilevel"/>
    <w:tmpl w:val="A292288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5E6826"/>
    <w:multiLevelType w:val="hybridMultilevel"/>
    <w:tmpl w:val="27067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C42075"/>
    <w:multiLevelType w:val="hybridMultilevel"/>
    <w:tmpl w:val="83E0AA9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D44721"/>
    <w:multiLevelType w:val="hybridMultilevel"/>
    <w:tmpl w:val="82546666"/>
    <w:lvl w:ilvl="0" w:tplc="7F02CD4C">
      <w:start w:val="2"/>
      <w:numFmt w:val="bullet"/>
      <w:lvlText w:val="-"/>
      <w:lvlJc w:val="left"/>
      <w:pPr>
        <w:ind w:left="720" w:hanging="360"/>
      </w:pPr>
      <w:rPr>
        <w:rFonts w:ascii="Times New Roman" w:eastAsia="Andale Sans U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DD15D5"/>
    <w:multiLevelType w:val="hybridMultilevel"/>
    <w:tmpl w:val="27067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E877EF"/>
    <w:multiLevelType w:val="hybridMultilevel"/>
    <w:tmpl w:val="A292288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BA17BC"/>
    <w:multiLevelType w:val="multilevel"/>
    <w:tmpl w:val="9ACE6C4A"/>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3">
    <w:nsid w:val="549B786C"/>
    <w:multiLevelType w:val="hybridMultilevel"/>
    <w:tmpl w:val="6548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E21EC7"/>
    <w:multiLevelType w:val="multilevel"/>
    <w:tmpl w:val="EFDA120A"/>
    <w:styleLink w:val="WWNum1"/>
    <w:lvl w:ilvl="0">
      <w:start w:val="1"/>
      <w:numFmt w:val="decimal"/>
      <w:lvlText w:val="%1."/>
      <w:lvlJc w:val="left"/>
    </w:lvl>
    <w:lvl w:ilvl="1">
      <w:start w:val="1"/>
      <w:numFmt w:val="decimal"/>
      <w:lvlText w:val="%2."/>
      <w:lvlJc w:val="left"/>
      <w:rPr>
        <w:b/>
        <w:sz w:val="16"/>
      </w:rPr>
    </w:lvl>
    <w:lvl w:ilvl="2">
      <w:start w:val="1"/>
      <w:numFmt w:val="decimal"/>
      <w:lvlText w:val="%3."/>
      <w:lvlJc w:val="left"/>
    </w:lvl>
    <w:lvl w:ilvl="3">
      <w:start w:val="1"/>
      <w:numFmt w:val="decimal"/>
      <w:lvlText w:val="%4"/>
      <w:lvlJc w:val="left"/>
      <w:rPr>
        <w:rFonts w:eastAsia="Times New Roman" w:cs="Times New Roman"/>
      </w:rPr>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7AAB454B"/>
    <w:multiLevelType w:val="multilevel"/>
    <w:tmpl w:val="1FFC7F8E"/>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num w:numId="1">
    <w:abstractNumId w:val="14"/>
  </w:num>
  <w:num w:numId="2">
    <w:abstractNumId w:val="12"/>
  </w:num>
  <w:num w:numId="3">
    <w:abstractNumId w:val="15"/>
  </w:num>
  <w:num w:numId="4">
    <w:abstractNumId w:val="5"/>
  </w:num>
  <w:num w:numId="5">
    <w:abstractNumId w:val="0"/>
  </w:num>
  <w:num w:numId="6">
    <w:abstractNumId w:val="11"/>
  </w:num>
  <w:num w:numId="7">
    <w:abstractNumId w:val="7"/>
  </w:num>
  <w:num w:numId="8">
    <w:abstractNumId w:val="13"/>
  </w:num>
  <w:num w:numId="9">
    <w:abstractNumId w:val="1"/>
  </w:num>
  <w:num w:numId="10">
    <w:abstractNumId w:val="2"/>
  </w:num>
  <w:num w:numId="11">
    <w:abstractNumId w:val="8"/>
  </w:num>
  <w:num w:numId="12">
    <w:abstractNumId w:val="6"/>
  </w:num>
  <w:num w:numId="13">
    <w:abstractNumId w:val="10"/>
  </w:num>
  <w:num w:numId="14">
    <w:abstractNumId w:val="4"/>
  </w:num>
  <w:num w:numId="15">
    <w:abstractNumId w:val="9"/>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defaultTabStop w:val="706"/>
  <w:autoHyphenation/>
  <w:characterSpacingControl w:val="doNotCompress"/>
  <w:footnotePr>
    <w:footnote w:id="-1"/>
    <w:footnote w:id="0"/>
  </w:footnotePr>
  <w:endnotePr>
    <w:endnote w:id="-1"/>
    <w:endnote w:id="0"/>
  </w:endnotePr>
  <w:compat/>
  <w:rsids>
    <w:rsidRoot w:val="006A3146"/>
    <w:rsid w:val="00003655"/>
    <w:rsid w:val="00013CE6"/>
    <w:rsid w:val="00085667"/>
    <w:rsid w:val="000864D3"/>
    <w:rsid w:val="000A1C74"/>
    <w:rsid w:val="000C1BB9"/>
    <w:rsid w:val="000D0FF0"/>
    <w:rsid w:val="000D3973"/>
    <w:rsid w:val="00137B67"/>
    <w:rsid w:val="00156005"/>
    <w:rsid w:val="0017454C"/>
    <w:rsid w:val="0017582C"/>
    <w:rsid w:val="001E5152"/>
    <w:rsid w:val="001F3C0F"/>
    <w:rsid w:val="001F567C"/>
    <w:rsid w:val="002337F4"/>
    <w:rsid w:val="00252B57"/>
    <w:rsid w:val="002577BC"/>
    <w:rsid w:val="002B146C"/>
    <w:rsid w:val="002B3A2F"/>
    <w:rsid w:val="002D5F60"/>
    <w:rsid w:val="002D7B6D"/>
    <w:rsid w:val="0031058E"/>
    <w:rsid w:val="00364F74"/>
    <w:rsid w:val="003A14ED"/>
    <w:rsid w:val="003A2E69"/>
    <w:rsid w:val="004019E2"/>
    <w:rsid w:val="00412C7B"/>
    <w:rsid w:val="00445B02"/>
    <w:rsid w:val="00470830"/>
    <w:rsid w:val="00476FFC"/>
    <w:rsid w:val="004C0CFD"/>
    <w:rsid w:val="004D0C77"/>
    <w:rsid w:val="004D767C"/>
    <w:rsid w:val="00511478"/>
    <w:rsid w:val="005355F5"/>
    <w:rsid w:val="00565AC2"/>
    <w:rsid w:val="005D6BDE"/>
    <w:rsid w:val="0060439C"/>
    <w:rsid w:val="00615AE5"/>
    <w:rsid w:val="00650AF8"/>
    <w:rsid w:val="00676E96"/>
    <w:rsid w:val="00677A19"/>
    <w:rsid w:val="006A20E6"/>
    <w:rsid w:val="006A3146"/>
    <w:rsid w:val="006B3BC2"/>
    <w:rsid w:val="006C52F0"/>
    <w:rsid w:val="00736910"/>
    <w:rsid w:val="00787A84"/>
    <w:rsid w:val="007D2E92"/>
    <w:rsid w:val="008102A9"/>
    <w:rsid w:val="00844135"/>
    <w:rsid w:val="00887C9C"/>
    <w:rsid w:val="00887D38"/>
    <w:rsid w:val="00911922"/>
    <w:rsid w:val="009C7FCA"/>
    <w:rsid w:val="009E3C75"/>
    <w:rsid w:val="00AA1523"/>
    <w:rsid w:val="00AC170E"/>
    <w:rsid w:val="00AE38A3"/>
    <w:rsid w:val="00AF2DB9"/>
    <w:rsid w:val="00B53872"/>
    <w:rsid w:val="00B55897"/>
    <w:rsid w:val="00BD35D8"/>
    <w:rsid w:val="00BD4929"/>
    <w:rsid w:val="00C576B7"/>
    <w:rsid w:val="00C66D86"/>
    <w:rsid w:val="00C77A97"/>
    <w:rsid w:val="00C84493"/>
    <w:rsid w:val="00CA0E1A"/>
    <w:rsid w:val="00CA23B0"/>
    <w:rsid w:val="00D02893"/>
    <w:rsid w:val="00D02BE8"/>
    <w:rsid w:val="00D32325"/>
    <w:rsid w:val="00D51F03"/>
    <w:rsid w:val="00D93C3F"/>
    <w:rsid w:val="00DA01AE"/>
    <w:rsid w:val="00DA3CB9"/>
    <w:rsid w:val="00DB57CE"/>
    <w:rsid w:val="00DE2C8F"/>
    <w:rsid w:val="00DE2E9D"/>
    <w:rsid w:val="00DF6D95"/>
    <w:rsid w:val="00E14261"/>
    <w:rsid w:val="00E61835"/>
    <w:rsid w:val="00E62D6E"/>
    <w:rsid w:val="00E6603C"/>
    <w:rsid w:val="00E86E32"/>
    <w:rsid w:val="00EA757F"/>
    <w:rsid w:val="00EB5352"/>
    <w:rsid w:val="00F80C35"/>
    <w:rsid w:val="00FA4EA5"/>
    <w:rsid w:val="00FD594A"/>
    <w:rsid w:val="00FD6932"/>
    <w:rsid w:val="00FE2280"/>
    <w:rsid w:val="00FF12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AE5"/>
    <w:pPr>
      <w:widowControl w:val="0"/>
      <w:suppressAutoHyphens/>
      <w:autoSpaceDN w:val="0"/>
      <w:textAlignment w:val="baseline"/>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66D86"/>
    <w:pPr>
      <w:widowControl w:val="0"/>
      <w:suppressAutoHyphens/>
      <w:autoSpaceDN w:val="0"/>
      <w:textAlignment w:val="baseline"/>
    </w:pPr>
    <w:rPr>
      <w:kern w:val="3"/>
      <w:sz w:val="24"/>
      <w:szCs w:val="24"/>
    </w:rPr>
  </w:style>
  <w:style w:type="paragraph" w:customStyle="1" w:styleId="Heading">
    <w:name w:val="Heading"/>
    <w:basedOn w:val="Standard"/>
    <w:next w:val="Textbody"/>
    <w:rsid w:val="00C66D86"/>
    <w:pPr>
      <w:keepNext/>
      <w:spacing w:before="240" w:after="120"/>
    </w:pPr>
    <w:rPr>
      <w:rFonts w:ascii="Arial" w:hAnsi="Arial"/>
      <w:sz w:val="28"/>
      <w:szCs w:val="28"/>
    </w:rPr>
  </w:style>
  <w:style w:type="paragraph" w:customStyle="1" w:styleId="Textbody">
    <w:name w:val="Text body"/>
    <w:basedOn w:val="Standard"/>
    <w:rsid w:val="00C66D86"/>
    <w:pPr>
      <w:spacing w:after="120"/>
    </w:pPr>
  </w:style>
  <w:style w:type="paragraph" w:styleId="a3">
    <w:name w:val="List"/>
    <w:basedOn w:val="Textbody"/>
    <w:rsid w:val="00C66D86"/>
  </w:style>
  <w:style w:type="paragraph" w:customStyle="1" w:styleId="Caption">
    <w:name w:val="Caption"/>
    <w:basedOn w:val="Standard"/>
    <w:rsid w:val="00C66D86"/>
    <w:pPr>
      <w:suppressLineNumbers/>
      <w:spacing w:before="120" w:after="120"/>
    </w:pPr>
    <w:rPr>
      <w:i/>
      <w:iCs/>
    </w:rPr>
  </w:style>
  <w:style w:type="paragraph" w:customStyle="1" w:styleId="Index">
    <w:name w:val="Index"/>
    <w:basedOn w:val="Standard"/>
    <w:rsid w:val="00C66D86"/>
    <w:pPr>
      <w:suppressLineNumbers/>
    </w:pPr>
  </w:style>
  <w:style w:type="paragraph" w:customStyle="1" w:styleId="Quotations">
    <w:name w:val="Quotations"/>
    <w:basedOn w:val="Standard"/>
    <w:rsid w:val="00C66D86"/>
    <w:pPr>
      <w:spacing w:after="283"/>
      <w:ind w:left="567" w:right="567"/>
    </w:pPr>
  </w:style>
  <w:style w:type="paragraph" w:customStyle="1" w:styleId="Heading3">
    <w:name w:val="Heading 3"/>
    <w:basedOn w:val="Heading"/>
    <w:next w:val="Textbody"/>
    <w:rsid w:val="00C66D86"/>
    <w:pPr>
      <w:spacing w:before="140"/>
      <w:outlineLvl w:val="2"/>
    </w:pPr>
    <w:rPr>
      <w:rFonts w:ascii="Liberation Serif" w:eastAsia="Segoe UI" w:hAnsi="Liberation Serif"/>
      <w:b/>
      <w:bCs/>
    </w:rPr>
  </w:style>
  <w:style w:type="paragraph" w:customStyle="1" w:styleId="Heading2">
    <w:name w:val="Heading 2"/>
    <w:basedOn w:val="Heading"/>
    <w:rsid w:val="00C66D86"/>
  </w:style>
  <w:style w:type="paragraph" w:customStyle="1" w:styleId="Framecontents">
    <w:name w:val="Frame contents"/>
    <w:basedOn w:val="Standard"/>
    <w:rsid w:val="00C66D86"/>
  </w:style>
  <w:style w:type="paragraph" w:customStyle="1" w:styleId="TableContents">
    <w:name w:val="Table Contents"/>
    <w:basedOn w:val="Standard"/>
    <w:rsid w:val="00C66D86"/>
    <w:pPr>
      <w:suppressLineNumbers/>
    </w:pPr>
  </w:style>
  <w:style w:type="paragraph" w:customStyle="1" w:styleId="TableHeading">
    <w:name w:val="Table Heading"/>
    <w:basedOn w:val="TableContents"/>
    <w:rsid w:val="00C66D86"/>
    <w:pPr>
      <w:jc w:val="center"/>
    </w:pPr>
    <w:rPr>
      <w:b/>
      <w:bCs/>
    </w:rPr>
  </w:style>
  <w:style w:type="paragraph" w:customStyle="1" w:styleId="Heading4">
    <w:name w:val="Heading 4"/>
    <w:basedOn w:val="Heading"/>
    <w:next w:val="Textbody"/>
    <w:rsid w:val="00C66D86"/>
    <w:pPr>
      <w:spacing w:before="120"/>
      <w:outlineLvl w:val="3"/>
    </w:pPr>
    <w:rPr>
      <w:rFonts w:ascii="Liberation Serif" w:eastAsia="Segoe UI" w:hAnsi="Liberation Serif"/>
      <w:b/>
      <w:bCs/>
      <w:sz w:val="24"/>
      <w:szCs w:val="24"/>
    </w:rPr>
  </w:style>
  <w:style w:type="paragraph" w:styleId="a4">
    <w:name w:val="List Paragraph"/>
    <w:basedOn w:val="Standard"/>
    <w:uiPriority w:val="34"/>
    <w:qFormat/>
    <w:rsid w:val="00C66D86"/>
    <w:pPr>
      <w:ind w:left="720"/>
    </w:pPr>
  </w:style>
  <w:style w:type="paragraph" w:styleId="a5">
    <w:name w:val="Normal (Web)"/>
    <w:basedOn w:val="Standard"/>
    <w:uiPriority w:val="99"/>
    <w:rsid w:val="00C66D86"/>
    <w:pPr>
      <w:spacing w:before="280" w:after="280"/>
      <w:jc w:val="both"/>
    </w:pPr>
    <w:rPr>
      <w:rFonts w:ascii="Arial" w:hAnsi="Arial" w:cs="Arial"/>
      <w:sz w:val="20"/>
      <w:szCs w:val="20"/>
    </w:rPr>
  </w:style>
  <w:style w:type="paragraph" w:styleId="2">
    <w:name w:val="Body Text Indent 2"/>
    <w:basedOn w:val="Standard"/>
    <w:rsid w:val="00C66D86"/>
    <w:pPr>
      <w:ind w:firstLine="709"/>
      <w:jc w:val="both"/>
    </w:pPr>
    <w:rPr>
      <w:rFonts w:ascii="KZ Times New Roman" w:hAnsi="KZ Times New Roman" w:cs="KZ Times New Roman"/>
      <w:sz w:val="28"/>
      <w:szCs w:val="20"/>
      <w:lang w:eastAsia="ko-KR"/>
    </w:rPr>
  </w:style>
  <w:style w:type="character" w:customStyle="1" w:styleId="Internetlink">
    <w:name w:val="Internet link"/>
    <w:rsid w:val="00C66D86"/>
    <w:rPr>
      <w:color w:val="000080"/>
      <w:u w:val="single"/>
    </w:rPr>
  </w:style>
  <w:style w:type="character" w:customStyle="1" w:styleId="StrongEmphasis">
    <w:name w:val="Strong Emphasis"/>
    <w:rsid w:val="00C66D86"/>
    <w:rPr>
      <w:b/>
      <w:bCs/>
    </w:rPr>
  </w:style>
  <w:style w:type="character" w:styleId="a6">
    <w:name w:val="Emphasis"/>
    <w:rsid w:val="00C66D86"/>
    <w:rPr>
      <w:i/>
      <w:iCs/>
    </w:rPr>
  </w:style>
  <w:style w:type="character" w:customStyle="1" w:styleId="NumberingSymbols">
    <w:name w:val="Numbering Symbols"/>
    <w:rsid w:val="00C66D86"/>
  </w:style>
  <w:style w:type="character" w:customStyle="1" w:styleId="ListLabel1">
    <w:name w:val="ListLabel 1"/>
    <w:rsid w:val="00C66D86"/>
    <w:rPr>
      <w:b/>
      <w:sz w:val="16"/>
    </w:rPr>
  </w:style>
  <w:style w:type="character" w:customStyle="1" w:styleId="ListLabel2">
    <w:name w:val="ListLabel 2"/>
    <w:rsid w:val="00C66D86"/>
    <w:rPr>
      <w:rFonts w:eastAsia="Times New Roman" w:cs="Times New Roman"/>
    </w:rPr>
  </w:style>
  <w:style w:type="numbering" w:customStyle="1" w:styleId="WWNum1">
    <w:name w:val="WWNum1"/>
    <w:basedOn w:val="a2"/>
    <w:rsid w:val="00C66D86"/>
    <w:pPr>
      <w:numPr>
        <w:numId w:val="1"/>
      </w:numPr>
    </w:pPr>
  </w:style>
</w:styles>
</file>

<file path=word/webSettings.xml><?xml version="1.0" encoding="utf-8"?>
<w:webSettings xmlns:r="http://schemas.openxmlformats.org/officeDocument/2006/relationships" xmlns:w="http://schemas.openxmlformats.org/wordprocessingml/2006/main">
  <w:divs>
    <w:div w:id="1197356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K120000205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ndows\Desktop\&#1044;&#1241;&#1088;&#1110;&#1089;%20&#1082;&#1077;&#1096;&#1077;&#1085;&#111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E08EF-D584-4833-A6FA-D55D1710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Дәріс кешені</Template>
  <TotalTime>200</TotalTime>
  <Pages>60</Pages>
  <Words>23728</Words>
  <Characters>135251</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158662</CharactersWithSpaces>
  <SharedDoc>false</SharedDoc>
  <HLinks>
    <vt:vector size="18" baseType="variant">
      <vt:variant>
        <vt:i4>1048600</vt:i4>
      </vt:variant>
      <vt:variant>
        <vt:i4>6</vt:i4>
      </vt:variant>
      <vt:variant>
        <vt:i4>0</vt:i4>
      </vt:variant>
      <vt:variant>
        <vt:i4>5</vt:i4>
      </vt:variant>
      <vt:variant>
        <vt:lpwstr>http://khabar.kz/kz/news/kogam-kz/item/69697-aza-stan-zhastary-2016-ltty-bayandamasyny-t-sauy-kesildi</vt:lpwstr>
      </vt:variant>
      <vt:variant>
        <vt:lpwstr/>
      </vt:variant>
      <vt:variant>
        <vt:i4>5701713</vt:i4>
      </vt:variant>
      <vt:variant>
        <vt:i4>3</vt:i4>
      </vt:variant>
      <vt:variant>
        <vt:i4>0</vt:i4>
      </vt:variant>
      <vt:variant>
        <vt:i4>5</vt:i4>
      </vt:variant>
      <vt:variant>
        <vt:lpwstr>http://e-history.kz/kz/contents/view/2057</vt:lpwstr>
      </vt:variant>
      <vt:variant>
        <vt:lpwstr/>
      </vt:variant>
      <vt:variant>
        <vt:i4>6422628</vt:i4>
      </vt:variant>
      <vt:variant>
        <vt:i4>0</vt:i4>
      </vt:variant>
      <vt:variant>
        <vt:i4>0</vt:i4>
      </vt:variant>
      <vt:variant>
        <vt:i4>5</vt:i4>
      </vt:variant>
      <vt:variant>
        <vt:lpwstr>http://adilet.zan.kz/kaz/docs/K1200002050</vt:lpwstr>
      </vt:variant>
      <vt:variant>
        <vt:lpwstr>z0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62</cp:revision>
  <dcterms:created xsi:type="dcterms:W3CDTF">2017-06-13T10:58:00Z</dcterms:created>
  <dcterms:modified xsi:type="dcterms:W3CDTF">2017-06-17T16:04:00Z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